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B54A4C6" w14:textId="77777777" w:rsidR="00701792" w:rsidRDefault="00701792" w:rsidP="009B17A1">
      <w:pPr>
        <w:rPr>
          <w:b/>
          <w:sz w:val="24"/>
          <w:szCs w:val="24"/>
          <w:lang w:val="sr-Cyrl-RS"/>
        </w:rPr>
      </w:pPr>
    </w:p>
    <w:p w14:paraId="4941F055" w14:textId="77777777" w:rsidR="0034138F" w:rsidRDefault="0034138F" w:rsidP="001277C4">
      <w:pPr>
        <w:jc w:val="center"/>
        <w:rPr>
          <w:b/>
          <w:sz w:val="24"/>
          <w:szCs w:val="24"/>
          <w:lang w:val="sr-Cyrl-RS"/>
        </w:rPr>
      </w:pPr>
    </w:p>
    <w:p w14:paraId="01ADD3C2" w14:textId="77777777" w:rsidR="003E7000" w:rsidRPr="00601341" w:rsidRDefault="003E7000" w:rsidP="001277C4">
      <w:pPr>
        <w:jc w:val="center"/>
        <w:rPr>
          <w:b/>
          <w:sz w:val="24"/>
          <w:szCs w:val="24"/>
          <w:lang w:val="sr-Cyrl-RS"/>
        </w:rPr>
      </w:pPr>
    </w:p>
    <w:p w14:paraId="04A17C04" w14:textId="77777777" w:rsidR="001277C4" w:rsidRPr="00A535FE" w:rsidRDefault="001277C4" w:rsidP="009B17A1">
      <w:pPr>
        <w:jc w:val="center"/>
        <w:rPr>
          <w:b/>
          <w:sz w:val="24"/>
          <w:szCs w:val="24"/>
        </w:rPr>
      </w:pPr>
      <w:bookmarkStart w:id="0" w:name="_Hlk90646393"/>
      <w:r w:rsidRPr="00A535FE">
        <w:rPr>
          <w:b/>
          <w:sz w:val="24"/>
          <w:szCs w:val="24"/>
          <w:lang w:val="sr-Cyrl-RS"/>
        </w:rPr>
        <w:t>ИЗМЕН</w:t>
      </w:r>
      <w:r w:rsidRPr="00A535FE">
        <w:rPr>
          <w:b/>
          <w:sz w:val="24"/>
          <w:szCs w:val="24"/>
          <w:lang w:val="sr-Latn-RS"/>
        </w:rPr>
        <w:t>E</w:t>
      </w:r>
      <w:r w:rsidRPr="00A535FE">
        <w:rPr>
          <w:b/>
          <w:sz w:val="24"/>
          <w:szCs w:val="24"/>
          <w:lang w:val="sr-Cyrl-RS"/>
        </w:rPr>
        <w:t xml:space="preserve"> И ДОПУН</w:t>
      </w:r>
      <w:r w:rsidRPr="00A535FE">
        <w:rPr>
          <w:b/>
          <w:sz w:val="24"/>
          <w:szCs w:val="24"/>
          <w:lang w:val="sr-Latn-RS"/>
        </w:rPr>
        <w:t>E</w:t>
      </w:r>
      <w:r w:rsidRPr="00A535FE">
        <w:rPr>
          <w:b/>
          <w:sz w:val="24"/>
          <w:szCs w:val="24"/>
          <w:lang w:val="sr-Cyrl-RS"/>
        </w:rPr>
        <w:t xml:space="preserve"> </w:t>
      </w:r>
      <w:r w:rsidRPr="00A535FE">
        <w:rPr>
          <w:b/>
          <w:sz w:val="24"/>
          <w:szCs w:val="24"/>
        </w:rPr>
        <w:t>ПЛАНА</w:t>
      </w:r>
      <w:r w:rsidRPr="00A535FE">
        <w:rPr>
          <w:b/>
          <w:sz w:val="24"/>
          <w:szCs w:val="24"/>
          <w:lang w:val="sr-Cyrl-RS"/>
        </w:rPr>
        <w:t xml:space="preserve"> ДЕТАЉНЕ РЕГУЛАЦИЈЕ</w:t>
      </w:r>
    </w:p>
    <w:p w14:paraId="421F6452" w14:textId="77777777" w:rsidR="001277C4" w:rsidRPr="00A535FE" w:rsidRDefault="001277C4" w:rsidP="009B17A1">
      <w:pPr>
        <w:jc w:val="center"/>
        <w:rPr>
          <w:b/>
          <w:bCs/>
          <w:sz w:val="24"/>
          <w:szCs w:val="24"/>
          <w:lang w:val="sr-Cyrl-RS"/>
        </w:rPr>
      </w:pPr>
      <w:bookmarkStart w:id="1" w:name="_Hlk89528981"/>
      <w:r w:rsidRPr="00A535FE">
        <w:rPr>
          <w:b/>
          <w:bCs/>
          <w:sz w:val="24"/>
          <w:szCs w:val="24"/>
          <w:lang w:val="sr-Cyrl-RS"/>
        </w:rPr>
        <w:t>ЗА КОМПЛЕКС ФАБРИКЕ „БУКУЉА“ У УЛИЦИ ВЕЛИЗАРА КОСАНОВИЋА – БЕОГРАД, ПОДРУЧЈЕ ИЗМЕЂУ УЛИЦА ЗАГЕ МАЛИВУК,</w:t>
      </w:r>
    </w:p>
    <w:p w14:paraId="49587778" w14:textId="77777777" w:rsidR="001277C4" w:rsidRPr="00A535FE" w:rsidRDefault="001277C4" w:rsidP="009B17A1">
      <w:pPr>
        <w:jc w:val="center"/>
        <w:rPr>
          <w:b/>
          <w:bCs/>
          <w:sz w:val="24"/>
          <w:szCs w:val="24"/>
          <w:lang w:val="sr-Cyrl-RS"/>
        </w:rPr>
      </w:pPr>
      <w:r w:rsidRPr="00A535FE">
        <w:rPr>
          <w:b/>
          <w:bCs/>
          <w:sz w:val="24"/>
          <w:szCs w:val="24"/>
          <w:lang w:val="sr-Cyrl-RS"/>
        </w:rPr>
        <w:t>ВЕЛ</w:t>
      </w:r>
      <w:r w:rsidR="007928B1" w:rsidRPr="00A535FE">
        <w:rPr>
          <w:b/>
          <w:bCs/>
          <w:sz w:val="24"/>
          <w:szCs w:val="24"/>
          <w:lang w:val="sr-Cyrl-RS"/>
        </w:rPr>
        <w:t>И</w:t>
      </w:r>
      <w:r w:rsidRPr="00A535FE">
        <w:rPr>
          <w:b/>
          <w:bCs/>
          <w:sz w:val="24"/>
          <w:szCs w:val="24"/>
          <w:lang w:val="sr-Cyrl-RS"/>
        </w:rPr>
        <w:t>ЗАРА КОСАНОВИЋА, ДОЛЕЊСКЕ И КОМПЛЕКСА ПРЕЦИЗНЕ МЕХАНИКЕ, ОПШТИНА ЗВЕЗДАРА</w:t>
      </w:r>
      <w:r w:rsidR="00A25668" w:rsidRPr="00A535FE">
        <w:rPr>
          <w:b/>
          <w:bCs/>
          <w:sz w:val="24"/>
          <w:szCs w:val="24"/>
          <w:lang w:val="sr-Cyrl-RS"/>
        </w:rPr>
        <w:t>,</w:t>
      </w:r>
    </w:p>
    <w:p w14:paraId="61EC1168" w14:textId="77777777" w:rsidR="001277C4" w:rsidRPr="00A535FE" w:rsidRDefault="009D60E7" w:rsidP="009B17A1">
      <w:pPr>
        <w:jc w:val="center"/>
        <w:rPr>
          <w:b/>
          <w:bCs/>
          <w:sz w:val="24"/>
          <w:szCs w:val="24"/>
          <w:lang w:val="sr-Cyrl-RS"/>
        </w:rPr>
      </w:pPr>
      <w:r w:rsidRPr="00A535FE">
        <w:rPr>
          <w:b/>
          <w:bCs/>
          <w:sz w:val="24"/>
          <w:szCs w:val="24"/>
          <w:lang w:val="sr-Cyrl-RS"/>
        </w:rPr>
        <w:t>ЗА</w:t>
      </w:r>
      <w:r w:rsidR="001277C4" w:rsidRPr="00A535FE">
        <w:rPr>
          <w:b/>
          <w:bCs/>
          <w:sz w:val="24"/>
          <w:szCs w:val="24"/>
          <w:lang w:val="sr-Cyrl-RS"/>
        </w:rPr>
        <w:t xml:space="preserve"> БЛОК</w:t>
      </w:r>
      <w:r w:rsidR="001277C4" w:rsidRPr="00A535FE">
        <w:rPr>
          <w:b/>
          <w:bCs/>
          <w:sz w:val="24"/>
          <w:szCs w:val="24"/>
          <w:lang w:val="sr-Latn-RS"/>
        </w:rPr>
        <w:t xml:space="preserve"> 2</w:t>
      </w:r>
      <w:r w:rsidR="001277C4" w:rsidRPr="00A535FE">
        <w:rPr>
          <w:b/>
          <w:bCs/>
          <w:sz w:val="24"/>
          <w:szCs w:val="24"/>
          <w:lang w:val="sr-Cyrl-RS"/>
        </w:rPr>
        <w:t xml:space="preserve"> -</w:t>
      </w:r>
      <w:r w:rsidR="001277C4" w:rsidRPr="00A535FE">
        <w:rPr>
          <w:b/>
          <w:bCs/>
          <w:sz w:val="24"/>
          <w:szCs w:val="24"/>
          <w:lang w:val="sr-Latn-RS"/>
        </w:rPr>
        <w:t xml:space="preserve"> </w:t>
      </w:r>
      <w:r w:rsidR="001277C4" w:rsidRPr="00A535FE">
        <w:rPr>
          <w:b/>
          <w:bCs/>
          <w:sz w:val="24"/>
          <w:szCs w:val="24"/>
          <w:lang w:val="sr-Cyrl-RS"/>
        </w:rPr>
        <w:t>ИЗМЕЂ</w:t>
      </w:r>
      <w:r w:rsidR="00296225" w:rsidRPr="00A535FE">
        <w:rPr>
          <w:b/>
          <w:bCs/>
          <w:sz w:val="24"/>
          <w:szCs w:val="24"/>
          <w:lang w:val="sr-Cyrl-RS"/>
        </w:rPr>
        <w:t>У</w:t>
      </w:r>
      <w:r w:rsidR="001277C4" w:rsidRPr="00A535FE">
        <w:rPr>
          <w:b/>
          <w:bCs/>
          <w:sz w:val="24"/>
          <w:szCs w:val="24"/>
          <w:lang w:val="sr-Cyrl-RS"/>
        </w:rPr>
        <w:t xml:space="preserve"> УЛИЦА ВЕЛИЗАРА КОСАНОВИЋА, НОВА 1 И НОВА 2</w:t>
      </w:r>
    </w:p>
    <w:bookmarkEnd w:id="0"/>
    <w:bookmarkEnd w:id="1"/>
    <w:p w14:paraId="3864A251" w14:textId="77777777" w:rsidR="00AF2884" w:rsidRPr="00A535FE" w:rsidRDefault="00AF2884" w:rsidP="00BD2BCB">
      <w:pPr>
        <w:jc w:val="center"/>
        <w:rPr>
          <w:b/>
          <w:sz w:val="24"/>
          <w:szCs w:val="24"/>
          <w:lang w:val="sr-Latn-RS"/>
        </w:rPr>
      </w:pPr>
    </w:p>
    <w:p w14:paraId="07B3C79C" w14:textId="77777777" w:rsidR="005B0CDC" w:rsidRPr="00A535FE" w:rsidRDefault="005B0CDC" w:rsidP="00623FE7">
      <w:pPr>
        <w:rPr>
          <w:b/>
          <w:bCs/>
          <w:sz w:val="24"/>
          <w:szCs w:val="24"/>
          <w:lang w:val="sr-Cyrl-RS"/>
        </w:rPr>
      </w:pPr>
    </w:p>
    <w:p w14:paraId="16FD5868" w14:textId="77777777" w:rsidR="003E7000" w:rsidRPr="00A535FE" w:rsidRDefault="003E7000" w:rsidP="00623FE7">
      <w:pPr>
        <w:rPr>
          <w:b/>
          <w:bCs/>
          <w:sz w:val="24"/>
          <w:szCs w:val="24"/>
          <w:lang w:val="sr-Cyrl-RS"/>
        </w:rPr>
      </w:pPr>
    </w:p>
    <w:p w14:paraId="1035521E" w14:textId="77777777" w:rsidR="008B29B4" w:rsidRPr="00A535FE" w:rsidRDefault="008B29B4" w:rsidP="00623FE7">
      <w:pPr>
        <w:rPr>
          <w:b/>
          <w:bCs/>
          <w:sz w:val="24"/>
          <w:szCs w:val="24"/>
          <w:lang w:val="sr-Cyrl-RS"/>
        </w:rPr>
      </w:pPr>
    </w:p>
    <w:p w14:paraId="689C158C" w14:textId="77777777" w:rsidR="007044D5" w:rsidRPr="00A535FE" w:rsidRDefault="007044D5" w:rsidP="00623FE7">
      <w:pPr>
        <w:rPr>
          <w:b/>
          <w:bCs/>
          <w:sz w:val="24"/>
          <w:szCs w:val="24"/>
          <w:lang w:val="sr-Cyrl-RS"/>
        </w:rPr>
      </w:pPr>
    </w:p>
    <w:p w14:paraId="46F39518" w14:textId="77777777" w:rsidR="007044D5" w:rsidRPr="00A535FE" w:rsidRDefault="007044D5" w:rsidP="00623FE7">
      <w:pPr>
        <w:rPr>
          <w:b/>
          <w:bCs/>
          <w:sz w:val="24"/>
          <w:szCs w:val="24"/>
          <w:lang w:val="sr-Cyrl-RS"/>
        </w:rPr>
      </w:pPr>
    </w:p>
    <w:p w14:paraId="09AB8F84" w14:textId="77777777" w:rsidR="00C6694E" w:rsidRPr="00A535FE" w:rsidRDefault="00C6694E" w:rsidP="00BB169C">
      <w:pPr>
        <w:rPr>
          <w:b/>
          <w:lang w:val="sr-Latn-RS"/>
        </w:rPr>
      </w:pPr>
    </w:p>
    <w:p w14:paraId="15AD6D9C" w14:textId="77777777" w:rsidR="00EE0DC1" w:rsidRPr="00A535FE" w:rsidRDefault="00C6694E" w:rsidP="00E90E1C">
      <w:pPr>
        <w:jc w:val="center"/>
        <w:rPr>
          <w:b/>
          <w:sz w:val="24"/>
          <w:szCs w:val="24"/>
        </w:rPr>
      </w:pPr>
      <w:r w:rsidRPr="00A535FE">
        <w:rPr>
          <w:b/>
          <w:sz w:val="24"/>
          <w:szCs w:val="24"/>
        </w:rPr>
        <w:t xml:space="preserve">- Елаборат за рани јавни увид </w:t>
      </w:r>
      <w:r w:rsidR="00135D03" w:rsidRPr="00A535FE">
        <w:rPr>
          <w:b/>
          <w:sz w:val="24"/>
          <w:szCs w:val="24"/>
        </w:rPr>
        <w:t>-</w:t>
      </w:r>
    </w:p>
    <w:p w14:paraId="3952A50E" w14:textId="77777777" w:rsidR="00C6694E" w:rsidRPr="00A535FE" w:rsidRDefault="00C6694E" w:rsidP="002D530C">
      <w:pPr>
        <w:rPr>
          <w:b/>
          <w:sz w:val="24"/>
          <w:szCs w:val="24"/>
        </w:rPr>
      </w:pPr>
    </w:p>
    <w:p w14:paraId="3292EA72" w14:textId="77777777" w:rsidR="00512B98" w:rsidRPr="00A535FE" w:rsidRDefault="00512B98" w:rsidP="002D530C">
      <w:pPr>
        <w:rPr>
          <w:b/>
          <w:sz w:val="24"/>
          <w:szCs w:val="24"/>
        </w:rPr>
      </w:pPr>
    </w:p>
    <w:p w14:paraId="4938E185" w14:textId="77777777" w:rsidR="008B29B4" w:rsidRPr="00A535FE" w:rsidRDefault="008B29B4" w:rsidP="002D530C">
      <w:pPr>
        <w:rPr>
          <w:b/>
          <w:sz w:val="24"/>
          <w:szCs w:val="24"/>
        </w:rPr>
      </w:pPr>
    </w:p>
    <w:p w14:paraId="26307772" w14:textId="77777777" w:rsidR="008B29B4" w:rsidRPr="00A535FE" w:rsidRDefault="008B29B4" w:rsidP="002D530C">
      <w:pPr>
        <w:rPr>
          <w:b/>
          <w:sz w:val="24"/>
          <w:szCs w:val="24"/>
        </w:rPr>
      </w:pPr>
    </w:p>
    <w:p w14:paraId="2C6318DF" w14:textId="77777777" w:rsidR="007044D5" w:rsidRPr="00A535FE" w:rsidRDefault="007044D5" w:rsidP="002D530C">
      <w:pPr>
        <w:rPr>
          <w:b/>
          <w:sz w:val="24"/>
          <w:szCs w:val="24"/>
        </w:rPr>
      </w:pPr>
    </w:p>
    <w:p w14:paraId="70BDEF49" w14:textId="77777777" w:rsidR="007044D5" w:rsidRPr="00A535FE" w:rsidRDefault="007044D5" w:rsidP="002D530C">
      <w:pPr>
        <w:rPr>
          <w:b/>
          <w:sz w:val="24"/>
          <w:szCs w:val="24"/>
        </w:rPr>
      </w:pPr>
    </w:p>
    <w:p w14:paraId="4191C046" w14:textId="77777777" w:rsidR="005B0CDC" w:rsidRPr="00A535FE" w:rsidRDefault="005B0CDC" w:rsidP="002D530C">
      <w:pPr>
        <w:rPr>
          <w:b/>
          <w:sz w:val="24"/>
          <w:szCs w:val="24"/>
        </w:rPr>
      </w:pPr>
    </w:p>
    <w:p w14:paraId="0F8A27E8" w14:textId="77777777" w:rsidR="009F2092" w:rsidRPr="00A535FE" w:rsidRDefault="009F2092" w:rsidP="002D530C">
      <w:pPr>
        <w:rPr>
          <w:b/>
          <w:sz w:val="24"/>
          <w:szCs w:val="24"/>
        </w:rPr>
      </w:pPr>
    </w:p>
    <w:p w14:paraId="4229A707" w14:textId="77777777" w:rsidR="00CC5758" w:rsidRPr="00A535FE" w:rsidRDefault="00BD2BCB" w:rsidP="004835BD">
      <w:pPr>
        <w:numPr>
          <w:ilvl w:val="0"/>
          <w:numId w:val="1"/>
        </w:numPr>
        <w:ind w:hanging="720"/>
        <w:rPr>
          <w:b/>
          <w:sz w:val="24"/>
          <w:szCs w:val="24"/>
        </w:rPr>
      </w:pPr>
      <w:r w:rsidRPr="00A535FE">
        <w:rPr>
          <w:b/>
          <w:sz w:val="24"/>
          <w:szCs w:val="24"/>
        </w:rPr>
        <w:t>ОПШТИ ДЕО</w:t>
      </w:r>
    </w:p>
    <w:p w14:paraId="52F996C7" w14:textId="77777777" w:rsidR="00CC5758" w:rsidRPr="00A535FE" w:rsidRDefault="00CC5758" w:rsidP="00CC5758">
      <w:pPr>
        <w:ind w:left="720" w:hanging="720"/>
        <w:rPr>
          <w:b/>
          <w:sz w:val="24"/>
          <w:szCs w:val="24"/>
        </w:rPr>
      </w:pPr>
    </w:p>
    <w:p w14:paraId="4C1A24F6" w14:textId="77777777" w:rsidR="00CC5758" w:rsidRPr="00A535FE" w:rsidRDefault="0076399F" w:rsidP="0076399F">
      <w:pPr>
        <w:rPr>
          <w:b/>
          <w:sz w:val="24"/>
          <w:szCs w:val="24"/>
        </w:rPr>
      </w:pPr>
      <w:r w:rsidRPr="00A535FE">
        <w:rPr>
          <w:b/>
          <w:sz w:val="24"/>
          <w:szCs w:val="24"/>
        </w:rPr>
        <w:t>1.1</w:t>
      </w:r>
      <w:r w:rsidRPr="00A535FE">
        <w:rPr>
          <w:b/>
          <w:sz w:val="24"/>
          <w:szCs w:val="24"/>
        </w:rPr>
        <w:tab/>
      </w:r>
      <w:r w:rsidRPr="00A535FE">
        <w:rPr>
          <w:b/>
          <w:sz w:val="24"/>
          <w:szCs w:val="24"/>
        </w:rPr>
        <w:tab/>
      </w:r>
      <w:r w:rsidR="00665958" w:rsidRPr="00A535FE">
        <w:rPr>
          <w:b/>
          <w:sz w:val="24"/>
          <w:szCs w:val="24"/>
        </w:rPr>
        <w:t xml:space="preserve"> </w:t>
      </w:r>
      <w:r w:rsidR="00A9336A" w:rsidRPr="00A535FE">
        <w:rPr>
          <w:b/>
          <w:sz w:val="24"/>
          <w:szCs w:val="24"/>
          <w:lang w:val="sr-Cyrl-RS"/>
        </w:rPr>
        <w:t xml:space="preserve">   </w:t>
      </w:r>
      <w:r w:rsidR="00CC5758" w:rsidRPr="00A535FE">
        <w:rPr>
          <w:b/>
          <w:sz w:val="24"/>
          <w:szCs w:val="24"/>
        </w:rPr>
        <w:t>Увод</w:t>
      </w:r>
      <w:r w:rsidR="00BD2BCB" w:rsidRPr="00A535FE">
        <w:rPr>
          <w:b/>
          <w:sz w:val="24"/>
          <w:szCs w:val="24"/>
        </w:rPr>
        <w:t xml:space="preserve"> </w:t>
      </w:r>
    </w:p>
    <w:p w14:paraId="2208D4F3" w14:textId="77777777" w:rsidR="00CC5758" w:rsidRPr="00A535FE" w:rsidRDefault="00CC5758" w:rsidP="00CC5758">
      <w:pPr>
        <w:jc w:val="both"/>
        <w:rPr>
          <w:sz w:val="24"/>
          <w:szCs w:val="24"/>
        </w:rPr>
      </w:pPr>
    </w:p>
    <w:p w14:paraId="47DE311D" w14:textId="77777777" w:rsidR="0008612F" w:rsidRPr="00A535FE" w:rsidRDefault="00CC5758" w:rsidP="0076399F">
      <w:pPr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</w:rPr>
        <w:t xml:space="preserve">Изради </w:t>
      </w:r>
      <w:r w:rsidR="001C0106" w:rsidRPr="00A535FE">
        <w:rPr>
          <w:sz w:val="24"/>
          <w:szCs w:val="24"/>
          <w:lang w:val="sr-Cyrl-RS"/>
        </w:rPr>
        <w:t>Измен</w:t>
      </w:r>
      <w:r w:rsidR="001277C4" w:rsidRPr="00A535FE">
        <w:rPr>
          <w:sz w:val="24"/>
          <w:szCs w:val="24"/>
          <w:lang w:val="sr-Cyrl-RS"/>
        </w:rPr>
        <w:t>а</w:t>
      </w:r>
      <w:r w:rsidR="001C0106" w:rsidRPr="00A535FE">
        <w:rPr>
          <w:sz w:val="24"/>
          <w:szCs w:val="24"/>
          <w:lang w:val="sr-Cyrl-RS"/>
        </w:rPr>
        <w:t xml:space="preserve"> и допун</w:t>
      </w:r>
      <w:r w:rsidR="001277C4" w:rsidRPr="00A535FE">
        <w:rPr>
          <w:sz w:val="24"/>
          <w:szCs w:val="24"/>
          <w:lang w:val="sr-Cyrl-RS"/>
        </w:rPr>
        <w:t>а</w:t>
      </w:r>
      <w:r w:rsidR="001C0106" w:rsidRPr="00A535FE">
        <w:rPr>
          <w:sz w:val="24"/>
          <w:szCs w:val="24"/>
          <w:lang w:val="sr-Cyrl-RS"/>
        </w:rPr>
        <w:t xml:space="preserve"> </w:t>
      </w:r>
      <w:r w:rsidRPr="00A535FE">
        <w:rPr>
          <w:sz w:val="24"/>
          <w:szCs w:val="24"/>
        </w:rPr>
        <w:t xml:space="preserve">Плана </w:t>
      </w:r>
      <w:r w:rsidR="00C11F3C" w:rsidRPr="00A535FE">
        <w:rPr>
          <w:sz w:val="24"/>
          <w:szCs w:val="24"/>
          <w:lang w:val="sr-Cyrl-RS"/>
        </w:rPr>
        <w:t>детаљне</w:t>
      </w:r>
      <w:r w:rsidRPr="00A535FE">
        <w:rPr>
          <w:sz w:val="24"/>
          <w:szCs w:val="24"/>
        </w:rPr>
        <w:t xml:space="preserve"> регулације </w:t>
      </w:r>
      <w:r w:rsidR="001277C4" w:rsidRPr="00A535FE">
        <w:rPr>
          <w:sz w:val="24"/>
          <w:szCs w:val="24"/>
          <w:lang w:val="sr-Cyrl-RS"/>
        </w:rPr>
        <w:t xml:space="preserve">за комплекс фабрике </w:t>
      </w:r>
      <w:r w:rsidR="00C34FA8" w:rsidRPr="00A535FE">
        <w:rPr>
          <w:sz w:val="24"/>
          <w:szCs w:val="24"/>
          <w:lang w:val="sr-Cyrl-RS"/>
        </w:rPr>
        <w:t>„</w:t>
      </w:r>
      <w:r w:rsidR="001277C4" w:rsidRPr="00A535FE">
        <w:rPr>
          <w:sz w:val="24"/>
          <w:szCs w:val="24"/>
          <w:lang w:val="sr-Cyrl-RS"/>
        </w:rPr>
        <w:t>Букуљ</w:t>
      </w:r>
      <w:r w:rsidR="00C34FA8" w:rsidRPr="00A535FE">
        <w:rPr>
          <w:sz w:val="24"/>
          <w:szCs w:val="24"/>
          <w:lang w:val="sr-Cyrl-RS"/>
        </w:rPr>
        <w:t>а“</w:t>
      </w:r>
      <w:r w:rsidR="001277C4" w:rsidRPr="00A535FE">
        <w:rPr>
          <w:sz w:val="24"/>
          <w:szCs w:val="24"/>
          <w:lang w:val="sr-Cyrl-RS"/>
        </w:rPr>
        <w:t xml:space="preserve"> у улици Велизара Косановића – Београд, подручје између улица Заге Маливук, Велизара Косановића, Дољенске и комплекса </w:t>
      </w:r>
      <w:r w:rsidR="00C34FA8" w:rsidRPr="00A535FE">
        <w:rPr>
          <w:sz w:val="24"/>
          <w:szCs w:val="24"/>
          <w:lang w:val="sr-Cyrl-RS"/>
        </w:rPr>
        <w:t>„</w:t>
      </w:r>
      <w:r w:rsidR="001277C4" w:rsidRPr="00A535FE">
        <w:rPr>
          <w:sz w:val="24"/>
          <w:szCs w:val="24"/>
          <w:lang w:val="sr-Cyrl-RS"/>
        </w:rPr>
        <w:t>Прецизне механике</w:t>
      </w:r>
      <w:r w:rsidR="00C34FA8" w:rsidRPr="00A535FE">
        <w:rPr>
          <w:sz w:val="24"/>
          <w:szCs w:val="24"/>
          <w:lang w:val="sr-Cyrl-RS"/>
        </w:rPr>
        <w:t>“</w:t>
      </w:r>
      <w:r w:rsidR="001277C4" w:rsidRPr="00A535FE">
        <w:rPr>
          <w:sz w:val="24"/>
          <w:szCs w:val="24"/>
          <w:lang w:val="sr-Cyrl-RS"/>
        </w:rPr>
        <w:t xml:space="preserve"> – општина Звездара, </w:t>
      </w:r>
      <w:r w:rsidR="0081583C" w:rsidRPr="00A535FE">
        <w:rPr>
          <w:sz w:val="24"/>
          <w:szCs w:val="24"/>
          <w:lang w:val="sr-Cyrl-RS"/>
        </w:rPr>
        <w:t xml:space="preserve">за </w:t>
      </w:r>
      <w:r w:rsidR="00FD05DF" w:rsidRPr="00A535FE">
        <w:rPr>
          <w:sz w:val="24"/>
          <w:szCs w:val="24"/>
          <w:lang w:val="sr-Cyrl-RS"/>
        </w:rPr>
        <w:t>Блок 2</w:t>
      </w:r>
      <w:r w:rsidR="009D60E7" w:rsidRPr="00A535FE">
        <w:rPr>
          <w:sz w:val="24"/>
          <w:szCs w:val="24"/>
          <w:lang w:val="sr-Cyrl-RS"/>
        </w:rPr>
        <w:t xml:space="preserve"> између улица Велизара Косановића, Нова 1 и Нова 2 </w:t>
      </w:r>
      <w:r w:rsidRPr="00A535FE">
        <w:rPr>
          <w:sz w:val="24"/>
          <w:szCs w:val="24"/>
        </w:rPr>
        <w:t>(у даљем тексту:</w:t>
      </w:r>
      <w:r w:rsidR="00004A59" w:rsidRPr="00A535FE">
        <w:rPr>
          <w:sz w:val="24"/>
          <w:szCs w:val="24"/>
          <w:lang w:val="sr-Cyrl-RS"/>
        </w:rPr>
        <w:t xml:space="preserve"> </w:t>
      </w:r>
      <w:r w:rsidRPr="00A535FE">
        <w:rPr>
          <w:sz w:val="24"/>
          <w:szCs w:val="24"/>
        </w:rPr>
        <w:t xml:space="preserve">План) приступило се на основу Одлуке </w:t>
      </w:r>
      <w:bookmarkStart w:id="2" w:name="_Hlk94371893"/>
      <w:r w:rsidRPr="00A535FE">
        <w:rPr>
          <w:sz w:val="24"/>
          <w:szCs w:val="24"/>
        </w:rPr>
        <w:t xml:space="preserve">о </w:t>
      </w:r>
      <w:bookmarkStart w:id="3" w:name="_Hlk48554149"/>
      <w:r w:rsidRPr="00A535FE">
        <w:rPr>
          <w:sz w:val="24"/>
          <w:szCs w:val="24"/>
        </w:rPr>
        <w:t xml:space="preserve">изради </w:t>
      </w:r>
      <w:r w:rsidR="00C664C8" w:rsidRPr="00A535FE">
        <w:rPr>
          <w:sz w:val="24"/>
          <w:szCs w:val="24"/>
          <w:lang w:val="sr-Cyrl-RS"/>
        </w:rPr>
        <w:t xml:space="preserve">Измена и допуна </w:t>
      </w:r>
      <w:r w:rsidR="0054115B" w:rsidRPr="00A535FE">
        <w:rPr>
          <w:sz w:val="24"/>
          <w:szCs w:val="24"/>
        </w:rPr>
        <w:t xml:space="preserve">Плана </w:t>
      </w:r>
      <w:r w:rsidR="0054115B" w:rsidRPr="00A535FE">
        <w:rPr>
          <w:sz w:val="24"/>
          <w:szCs w:val="24"/>
          <w:lang w:val="sr-Cyrl-RS"/>
        </w:rPr>
        <w:t>детаљне</w:t>
      </w:r>
      <w:r w:rsidR="0054115B" w:rsidRPr="00A535FE">
        <w:rPr>
          <w:sz w:val="24"/>
          <w:szCs w:val="24"/>
        </w:rPr>
        <w:t xml:space="preserve"> регулације </w:t>
      </w:r>
      <w:r w:rsidR="0054115B" w:rsidRPr="00A535FE">
        <w:rPr>
          <w:sz w:val="24"/>
          <w:szCs w:val="24"/>
          <w:lang w:val="sr-Cyrl-RS"/>
        </w:rPr>
        <w:t xml:space="preserve">за комплекс фабрике </w:t>
      </w:r>
      <w:r w:rsidR="00C34FA8" w:rsidRPr="00A535FE">
        <w:rPr>
          <w:sz w:val="24"/>
          <w:szCs w:val="24"/>
          <w:lang w:val="sr-Cyrl-RS"/>
        </w:rPr>
        <w:t>„Букуља“</w:t>
      </w:r>
      <w:r w:rsidR="0054115B" w:rsidRPr="00A535FE">
        <w:rPr>
          <w:sz w:val="24"/>
          <w:szCs w:val="24"/>
          <w:lang w:val="sr-Cyrl-RS"/>
        </w:rPr>
        <w:t xml:space="preserve"> у улици Велизара Косановића – Београд, подручје између улица Заге Маливук, Велизара Косановића, Дољенске и комплекса </w:t>
      </w:r>
      <w:r w:rsidR="00C34FA8" w:rsidRPr="00A535FE">
        <w:rPr>
          <w:sz w:val="24"/>
          <w:szCs w:val="24"/>
          <w:lang w:val="sr-Cyrl-RS"/>
        </w:rPr>
        <w:t>„</w:t>
      </w:r>
      <w:r w:rsidR="0054115B" w:rsidRPr="00A535FE">
        <w:rPr>
          <w:sz w:val="24"/>
          <w:szCs w:val="24"/>
          <w:lang w:val="sr-Cyrl-RS"/>
        </w:rPr>
        <w:t>Прецизне механике</w:t>
      </w:r>
      <w:r w:rsidR="00C34FA8" w:rsidRPr="00A535FE">
        <w:rPr>
          <w:sz w:val="24"/>
          <w:szCs w:val="24"/>
          <w:lang w:val="sr-Cyrl-RS"/>
        </w:rPr>
        <w:t>“</w:t>
      </w:r>
      <w:r w:rsidR="0054115B" w:rsidRPr="00A535FE">
        <w:rPr>
          <w:sz w:val="24"/>
          <w:szCs w:val="24"/>
          <w:lang w:val="sr-Cyrl-RS"/>
        </w:rPr>
        <w:t xml:space="preserve"> – општина Звездара, за Блок 2 између улица Велизара Косановића, Нова 1 и Нова 2 </w:t>
      </w:r>
      <w:bookmarkEnd w:id="2"/>
      <w:r w:rsidRPr="00A535FE">
        <w:rPr>
          <w:sz w:val="24"/>
          <w:szCs w:val="24"/>
        </w:rPr>
        <w:t>(</w:t>
      </w:r>
      <w:r w:rsidR="00CF1A81" w:rsidRPr="00A535FE">
        <w:rPr>
          <w:sz w:val="24"/>
          <w:szCs w:val="24"/>
        </w:rPr>
        <w:t>„</w:t>
      </w:r>
      <w:r w:rsidR="00774588" w:rsidRPr="00A535FE">
        <w:rPr>
          <w:sz w:val="24"/>
          <w:szCs w:val="24"/>
        </w:rPr>
        <w:t xml:space="preserve">Службени лист </w:t>
      </w:r>
      <w:r w:rsidR="004835BD" w:rsidRPr="00A535FE">
        <w:rPr>
          <w:sz w:val="24"/>
          <w:szCs w:val="24"/>
          <w:lang w:val="sr-Cyrl-RS"/>
        </w:rPr>
        <w:t>г</w:t>
      </w:r>
      <w:r w:rsidRPr="00A535FE">
        <w:rPr>
          <w:sz w:val="24"/>
          <w:szCs w:val="24"/>
        </w:rPr>
        <w:t>рада Београда</w:t>
      </w:r>
      <w:r w:rsidR="00CF1A81" w:rsidRPr="00A535FE">
        <w:rPr>
          <w:sz w:val="24"/>
          <w:szCs w:val="24"/>
        </w:rPr>
        <w:t>“</w:t>
      </w:r>
      <w:r w:rsidRPr="00A535FE">
        <w:rPr>
          <w:sz w:val="24"/>
          <w:szCs w:val="24"/>
        </w:rPr>
        <w:t xml:space="preserve">, бр. </w:t>
      </w:r>
      <w:r w:rsidR="0054115B" w:rsidRPr="00A535FE">
        <w:rPr>
          <w:sz w:val="24"/>
          <w:szCs w:val="24"/>
          <w:lang w:val="sr-Latn-RS"/>
        </w:rPr>
        <w:t>103</w:t>
      </w:r>
      <w:r w:rsidR="000A6497" w:rsidRPr="00A535FE">
        <w:rPr>
          <w:sz w:val="24"/>
          <w:szCs w:val="24"/>
          <w:lang w:val="sr-Latn-RS"/>
        </w:rPr>
        <w:t>/21</w:t>
      </w:r>
      <w:r w:rsidRPr="00A535FE">
        <w:rPr>
          <w:sz w:val="24"/>
          <w:szCs w:val="24"/>
        </w:rPr>
        <w:t xml:space="preserve">) </w:t>
      </w:r>
      <w:bookmarkEnd w:id="3"/>
      <w:r w:rsidRPr="00A535FE">
        <w:rPr>
          <w:sz w:val="24"/>
          <w:szCs w:val="24"/>
        </w:rPr>
        <w:t xml:space="preserve">(у даљем тексту: Одлука) коју је Скупштина града Београда донела на седници одржаној </w:t>
      </w:r>
      <w:r w:rsidR="0054115B" w:rsidRPr="00A535FE">
        <w:rPr>
          <w:sz w:val="24"/>
          <w:szCs w:val="24"/>
          <w:lang w:val="sr-Latn-RS"/>
        </w:rPr>
        <w:t>08</w:t>
      </w:r>
      <w:r w:rsidR="0054115B" w:rsidRPr="00A535FE">
        <w:rPr>
          <w:sz w:val="24"/>
          <w:szCs w:val="24"/>
          <w:lang w:val="sr-Cyrl-RS"/>
        </w:rPr>
        <w:t>.11</w:t>
      </w:r>
      <w:r w:rsidR="009E0D67" w:rsidRPr="00A535FE">
        <w:rPr>
          <w:sz w:val="24"/>
          <w:szCs w:val="24"/>
          <w:lang w:val="sr-Cyrl-RS"/>
        </w:rPr>
        <w:t>.202</w:t>
      </w:r>
      <w:r w:rsidR="000A6497" w:rsidRPr="00A535FE">
        <w:rPr>
          <w:sz w:val="24"/>
          <w:szCs w:val="24"/>
          <w:lang w:val="sr-Latn-RS"/>
        </w:rPr>
        <w:t>1</w:t>
      </w:r>
      <w:r w:rsidR="00637CCD" w:rsidRPr="00A535FE">
        <w:rPr>
          <w:sz w:val="24"/>
          <w:szCs w:val="24"/>
        </w:rPr>
        <w:t>. године</w:t>
      </w:r>
      <w:r w:rsidR="0008612F" w:rsidRPr="00A535FE">
        <w:rPr>
          <w:sz w:val="24"/>
          <w:szCs w:val="24"/>
          <w:lang w:val="sr-Cyrl-RS"/>
        </w:rPr>
        <w:t>.</w:t>
      </w:r>
    </w:p>
    <w:p w14:paraId="320F0046" w14:textId="77777777" w:rsidR="0039763F" w:rsidRPr="00A535FE" w:rsidRDefault="0039763F" w:rsidP="0076399F">
      <w:pPr>
        <w:jc w:val="both"/>
        <w:rPr>
          <w:sz w:val="24"/>
          <w:szCs w:val="24"/>
          <w:lang w:val="sr-Cyrl-RS"/>
        </w:rPr>
      </w:pPr>
    </w:p>
    <w:p w14:paraId="048A5600" w14:textId="77777777" w:rsidR="0039763F" w:rsidRPr="00A535FE" w:rsidRDefault="0039763F" w:rsidP="0039763F">
      <w:pPr>
        <w:autoSpaceDE w:val="0"/>
        <w:autoSpaceDN w:val="0"/>
        <w:adjustRightInd w:val="0"/>
        <w:spacing w:after="120"/>
        <w:jc w:val="both"/>
        <w:rPr>
          <w:rFonts w:eastAsia="Calibri"/>
          <w:noProof w:val="0"/>
          <w:sz w:val="24"/>
          <w:szCs w:val="24"/>
        </w:rPr>
      </w:pPr>
      <w:proofErr w:type="spellStart"/>
      <w:r w:rsidRPr="00A535FE">
        <w:rPr>
          <w:rFonts w:eastAsia="Calibri"/>
          <w:noProof w:val="0"/>
          <w:sz w:val="24"/>
          <w:szCs w:val="24"/>
        </w:rPr>
        <w:t>Такође</w:t>
      </w:r>
      <w:proofErr w:type="spellEnd"/>
      <w:r w:rsidRPr="00A535FE">
        <w:rPr>
          <w:rFonts w:eastAsia="Calibri"/>
          <w:noProof w:val="0"/>
          <w:sz w:val="24"/>
          <w:szCs w:val="24"/>
        </w:rPr>
        <w:t xml:space="preserve">, </w:t>
      </w:r>
      <w:proofErr w:type="spellStart"/>
      <w:r w:rsidRPr="00A535FE">
        <w:rPr>
          <w:rFonts w:eastAsia="Calibri"/>
          <w:noProof w:val="0"/>
          <w:sz w:val="24"/>
          <w:szCs w:val="24"/>
        </w:rPr>
        <w:t>донето</w:t>
      </w:r>
      <w:proofErr w:type="spellEnd"/>
      <w:r w:rsidRPr="00A535FE">
        <w:rPr>
          <w:rFonts w:eastAsia="Calibri"/>
          <w:noProof w:val="0"/>
          <w:sz w:val="24"/>
          <w:szCs w:val="24"/>
        </w:rPr>
        <w:t xml:space="preserve"> </w:t>
      </w:r>
      <w:proofErr w:type="spellStart"/>
      <w:r w:rsidRPr="00A535FE">
        <w:rPr>
          <w:rFonts w:eastAsia="Calibri"/>
          <w:noProof w:val="0"/>
          <w:sz w:val="24"/>
          <w:szCs w:val="24"/>
        </w:rPr>
        <w:t>је</w:t>
      </w:r>
      <w:proofErr w:type="spellEnd"/>
      <w:r w:rsidRPr="00A535FE">
        <w:rPr>
          <w:rFonts w:eastAsia="Calibri"/>
          <w:noProof w:val="0"/>
          <w:sz w:val="24"/>
          <w:szCs w:val="24"/>
        </w:rPr>
        <w:t xml:space="preserve"> и </w:t>
      </w:r>
      <w:proofErr w:type="spellStart"/>
      <w:r w:rsidRPr="00A535FE">
        <w:rPr>
          <w:rFonts w:eastAsia="Calibri"/>
          <w:noProof w:val="0"/>
          <w:sz w:val="24"/>
          <w:szCs w:val="24"/>
        </w:rPr>
        <w:t>Решење</w:t>
      </w:r>
      <w:proofErr w:type="spellEnd"/>
      <w:r w:rsidRPr="00A535FE">
        <w:rPr>
          <w:rFonts w:eastAsia="Calibri"/>
          <w:noProof w:val="0"/>
          <w:sz w:val="24"/>
          <w:szCs w:val="24"/>
        </w:rPr>
        <w:t xml:space="preserve"> о </w:t>
      </w:r>
      <w:r w:rsidRPr="00A535FE">
        <w:rPr>
          <w:rFonts w:eastAsia="Calibri"/>
          <w:noProof w:val="0"/>
          <w:sz w:val="24"/>
          <w:szCs w:val="24"/>
          <w:lang w:val="sr-Cyrl-RS"/>
        </w:rPr>
        <w:t>не</w:t>
      </w:r>
      <w:proofErr w:type="spellStart"/>
      <w:r w:rsidRPr="00A535FE">
        <w:rPr>
          <w:rFonts w:eastAsia="Calibri"/>
          <w:noProof w:val="0"/>
          <w:sz w:val="24"/>
          <w:szCs w:val="24"/>
        </w:rPr>
        <w:t>приступању</w:t>
      </w:r>
      <w:proofErr w:type="spellEnd"/>
      <w:r w:rsidRPr="00A535FE">
        <w:rPr>
          <w:rFonts w:eastAsia="Calibri"/>
          <w:noProof w:val="0"/>
          <w:sz w:val="24"/>
          <w:szCs w:val="24"/>
        </w:rPr>
        <w:t xml:space="preserve"> </w:t>
      </w:r>
      <w:proofErr w:type="spellStart"/>
      <w:r w:rsidRPr="00A535FE">
        <w:rPr>
          <w:rFonts w:eastAsia="Calibri"/>
          <w:noProof w:val="0"/>
          <w:sz w:val="24"/>
          <w:szCs w:val="24"/>
        </w:rPr>
        <w:t>изради</w:t>
      </w:r>
      <w:proofErr w:type="spellEnd"/>
      <w:r w:rsidRPr="00A535FE">
        <w:rPr>
          <w:rFonts w:eastAsia="Calibri"/>
          <w:noProof w:val="0"/>
          <w:sz w:val="24"/>
          <w:szCs w:val="24"/>
        </w:rPr>
        <w:t xml:space="preserve"> </w:t>
      </w:r>
      <w:proofErr w:type="spellStart"/>
      <w:r w:rsidRPr="00A535FE">
        <w:rPr>
          <w:rFonts w:eastAsia="Calibri"/>
          <w:noProof w:val="0"/>
          <w:sz w:val="24"/>
          <w:szCs w:val="24"/>
        </w:rPr>
        <w:t>стратешке</w:t>
      </w:r>
      <w:proofErr w:type="spellEnd"/>
      <w:r w:rsidRPr="00A535FE">
        <w:rPr>
          <w:rFonts w:eastAsia="Calibri"/>
          <w:noProof w:val="0"/>
          <w:sz w:val="24"/>
          <w:szCs w:val="24"/>
        </w:rPr>
        <w:t xml:space="preserve"> </w:t>
      </w:r>
      <w:proofErr w:type="spellStart"/>
      <w:r w:rsidRPr="00A535FE">
        <w:rPr>
          <w:rFonts w:eastAsia="Calibri"/>
          <w:noProof w:val="0"/>
          <w:sz w:val="24"/>
          <w:szCs w:val="24"/>
        </w:rPr>
        <w:t>процене</w:t>
      </w:r>
      <w:proofErr w:type="spellEnd"/>
      <w:r w:rsidRPr="00A535FE">
        <w:rPr>
          <w:rFonts w:eastAsia="Calibri"/>
          <w:noProof w:val="0"/>
          <w:sz w:val="24"/>
          <w:szCs w:val="24"/>
        </w:rPr>
        <w:t xml:space="preserve"> </w:t>
      </w:r>
      <w:proofErr w:type="spellStart"/>
      <w:r w:rsidRPr="00A535FE">
        <w:rPr>
          <w:rFonts w:eastAsia="Calibri"/>
          <w:noProof w:val="0"/>
          <w:sz w:val="24"/>
          <w:szCs w:val="24"/>
        </w:rPr>
        <w:t>утицаја</w:t>
      </w:r>
      <w:proofErr w:type="spellEnd"/>
      <w:r w:rsidRPr="00A535FE">
        <w:rPr>
          <w:rFonts w:eastAsia="Calibri"/>
          <w:noProof w:val="0"/>
          <w:sz w:val="24"/>
          <w:szCs w:val="24"/>
        </w:rPr>
        <w:t xml:space="preserve"> </w:t>
      </w:r>
      <w:proofErr w:type="spellStart"/>
      <w:r w:rsidRPr="00A535FE">
        <w:rPr>
          <w:rFonts w:eastAsia="Calibri"/>
          <w:noProof w:val="0"/>
          <w:sz w:val="24"/>
          <w:szCs w:val="24"/>
        </w:rPr>
        <w:t>на</w:t>
      </w:r>
      <w:proofErr w:type="spellEnd"/>
      <w:r w:rsidRPr="00A535FE">
        <w:rPr>
          <w:rFonts w:eastAsia="Calibri"/>
          <w:noProof w:val="0"/>
          <w:sz w:val="24"/>
          <w:szCs w:val="24"/>
        </w:rPr>
        <w:t xml:space="preserve"> </w:t>
      </w:r>
      <w:proofErr w:type="spellStart"/>
      <w:r w:rsidRPr="00A535FE">
        <w:rPr>
          <w:rFonts w:eastAsia="Calibri"/>
          <w:noProof w:val="0"/>
          <w:sz w:val="24"/>
          <w:szCs w:val="24"/>
        </w:rPr>
        <w:t>животну</w:t>
      </w:r>
      <w:proofErr w:type="spellEnd"/>
      <w:r w:rsidRPr="00A535FE">
        <w:rPr>
          <w:rFonts w:eastAsia="Calibri"/>
          <w:noProof w:val="0"/>
          <w:sz w:val="24"/>
          <w:szCs w:val="24"/>
        </w:rPr>
        <w:t xml:space="preserve"> </w:t>
      </w:r>
      <w:proofErr w:type="spellStart"/>
      <w:r w:rsidRPr="00A535FE">
        <w:rPr>
          <w:rFonts w:eastAsia="Calibri"/>
          <w:noProof w:val="0"/>
          <w:sz w:val="24"/>
          <w:szCs w:val="24"/>
        </w:rPr>
        <w:t>средину</w:t>
      </w:r>
      <w:proofErr w:type="spellEnd"/>
      <w:r w:rsidRPr="00A535FE">
        <w:rPr>
          <w:rFonts w:eastAsia="Calibri"/>
          <w:noProof w:val="0"/>
          <w:sz w:val="24"/>
          <w:szCs w:val="24"/>
        </w:rPr>
        <w:t xml:space="preserve"> </w:t>
      </w:r>
      <w:r w:rsidRPr="00A535FE">
        <w:rPr>
          <w:sz w:val="24"/>
          <w:szCs w:val="24"/>
          <w:lang w:val="sr-Cyrl-RS"/>
        </w:rPr>
        <w:t xml:space="preserve">Измена и допуна </w:t>
      </w:r>
      <w:r w:rsidRPr="00A535FE">
        <w:rPr>
          <w:sz w:val="24"/>
          <w:szCs w:val="24"/>
        </w:rPr>
        <w:t xml:space="preserve">Плана </w:t>
      </w:r>
      <w:r w:rsidRPr="00A535FE">
        <w:rPr>
          <w:sz w:val="24"/>
          <w:szCs w:val="24"/>
          <w:lang w:val="sr-Cyrl-RS"/>
        </w:rPr>
        <w:t>детаљне</w:t>
      </w:r>
      <w:r w:rsidRPr="00A535FE">
        <w:rPr>
          <w:sz w:val="24"/>
          <w:szCs w:val="24"/>
        </w:rPr>
        <w:t xml:space="preserve"> регулације </w:t>
      </w:r>
      <w:r w:rsidRPr="00A535FE">
        <w:rPr>
          <w:sz w:val="24"/>
          <w:szCs w:val="24"/>
          <w:lang w:val="sr-Cyrl-RS"/>
        </w:rPr>
        <w:t xml:space="preserve">за комплекс фабрике </w:t>
      </w:r>
      <w:r w:rsidR="00C34FA8" w:rsidRPr="00A535FE">
        <w:rPr>
          <w:sz w:val="24"/>
          <w:szCs w:val="24"/>
          <w:lang w:val="sr-Cyrl-RS"/>
        </w:rPr>
        <w:t>„</w:t>
      </w:r>
      <w:r w:rsidRPr="00A535FE">
        <w:rPr>
          <w:sz w:val="24"/>
          <w:szCs w:val="24"/>
          <w:lang w:val="sr-Cyrl-RS"/>
        </w:rPr>
        <w:t>Букуља</w:t>
      </w:r>
      <w:r w:rsidR="00C34FA8" w:rsidRPr="00A535FE">
        <w:rPr>
          <w:sz w:val="24"/>
          <w:szCs w:val="24"/>
          <w:lang w:val="sr-Cyrl-RS"/>
        </w:rPr>
        <w:t>“</w:t>
      </w:r>
      <w:r w:rsidRPr="00A535FE">
        <w:rPr>
          <w:sz w:val="24"/>
          <w:szCs w:val="24"/>
          <w:lang w:val="sr-Cyrl-RS"/>
        </w:rPr>
        <w:t xml:space="preserve"> у улици Велизара Косановића – Београд, подручје између улица Заге Маливук, Велизара Косановића, Дољенске и комплекса </w:t>
      </w:r>
      <w:r w:rsidR="00C34FA8" w:rsidRPr="00A535FE">
        <w:rPr>
          <w:sz w:val="24"/>
          <w:szCs w:val="24"/>
          <w:lang w:val="sr-Cyrl-RS"/>
        </w:rPr>
        <w:t>„</w:t>
      </w:r>
      <w:r w:rsidRPr="00A535FE">
        <w:rPr>
          <w:sz w:val="24"/>
          <w:szCs w:val="24"/>
          <w:lang w:val="sr-Cyrl-RS"/>
        </w:rPr>
        <w:t>Прецизне механике</w:t>
      </w:r>
      <w:r w:rsidR="00C34FA8" w:rsidRPr="00A535FE">
        <w:rPr>
          <w:sz w:val="24"/>
          <w:szCs w:val="24"/>
          <w:lang w:val="sr-Cyrl-RS"/>
        </w:rPr>
        <w:t>“</w:t>
      </w:r>
      <w:r w:rsidRPr="00A535FE">
        <w:rPr>
          <w:sz w:val="24"/>
          <w:szCs w:val="24"/>
          <w:lang w:val="sr-Cyrl-RS"/>
        </w:rPr>
        <w:t xml:space="preserve"> – општина Звездара, за Блок 2  између улица Велизара Косановића, Нова 1 и Нова 2 </w:t>
      </w:r>
      <w:r w:rsidRPr="00A535FE">
        <w:rPr>
          <w:rFonts w:eastAsia="Calibri"/>
          <w:noProof w:val="0"/>
          <w:sz w:val="24"/>
          <w:szCs w:val="24"/>
        </w:rPr>
        <w:t>(„</w:t>
      </w:r>
      <w:proofErr w:type="spellStart"/>
      <w:r w:rsidRPr="00A535FE">
        <w:rPr>
          <w:rFonts w:eastAsia="Calibri"/>
          <w:noProof w:val="0"/>
          <w:sz w:val="24"/>
          <w:szCs w:val="24"/>
        </w:rPr>
        <w:t>Службени</w:t>
      </w:r>
      <w:proofErr w:type="spellEnd"/>
      <w:r w:rsidRPr="00A535FE">
        <w:rPr>
          <w:rFonts w:eastAsia="Calibri"/>
          <w:noProof w:val="0"/>
          <w:sz w:val="24"/>
          <w:szCs w:val="24"/>
        </w:rPr>
        <w:t xml:space="preserve"> </w:t>
      </w:r>
      <w:proofErr w:type="spellStart"/>
      <w:r w:rsidRPr="00A535FE">
        <w:rPr>
          <w:rFonts w:eastAsia="Calibri"/>
          <w:noProof w:val="0"/>
          <w:sz w:val="24"/>
          <w:szCs w:val="24"/>
        </w:rPr>
        <w:t>лист</w:t>
      </w:r>
      <w:proofErr w:type="spellEnd"/>
      <w:r w:rsidRPr="00A535FE">
        <w:rPr>
          <w:rFonts w:eastAsia="Calibri"/>
          <w:noProof w:val="0"/>
          <w:sz w:val="24"/>
          <w:szCs w:val="24"/>
        </w:rPr>
        <w:t xml:space="preserve"> </w:t>
      </w:r>
      <w:proofErr w:type="spellStart"/>
      <w:r w:rsidRPr="00A535FE">
        <w:rPr>
          <w:rFonts w:eastAsia="Calibri"/>
          <w:noProof w:val="0"/>
          <w:sz w:val="24"/>
          <w:szCs w:val="24"/>
        </w:rPr>
        <w:t>града</w:t>
      </w:r>
      <w:proofErr w:type="spellEnd"/>
      <w:r w:rsidRPr="00A535FE">
        <w:rPr>
          <w:rFonts w:eastAsia="Calibri"/>
          <w:noProof w:val="0"/>
          <w:sz w:val="24"/>
          <w:szCs w:val="24"/>
        </w:rPr>
        <w:t xml:space="preserve"> </w:t>
      </w:r>
      <w:proofErr w:type="spellStart"/>
      <w:r w:rsidRPr="00A535FE">
        <w:rPr>
          <w:rFonts w:eastAsia="Calibri"/>
          <w:noProof w:val="0"/>
          <w:sz w:val="24"/>
          <w:szCs w:val="24"/>
        </w:rPr>
        <w:t>Београда</w:t>
      </w:r>
      <w:proofErr w:type="spellEnd"/>
      <w:r w:rsidRPr="00A535FE">
        <w:rPr>
          <w:rFonts w:eastAsia="Calibri"/>
          <w:noProof w:val="0"/>
          <w:sz w:val="24"/>
          <w:szCs w:val="24"/>
        </w:rPr>
        <w:t xml:space="preserve">“, </w:t>
      </w:r>
      <w:proofErr w:type="spellStart"/>
      <w:r w:rsidRPr="00A535FE">
        <w:rPr>
          <w:rFonts w:eastAsia="Calibri"/>
          <w:noProof w:val="0"/>
          <w:sz w:val="24"/>
          <w:szCs w:val="24"/>
        </w:rPr>
        <w:t>бр</w:t>
      </w:r>
      <w:proofErr w:type="spellEnd"/>
      <w:r w:rsidRPr="00A535FE">
        <w:rPr>
          <w:rFonts w:eastAsia="Calibri"/>
          <w:noProof w:val="0"/>
          <w:sz w:val="24"/>
          <w:szCs w:val="24"/>
        </w:rPr>
        <w:t>. 103/21).</w:t>
      </w:r>
    </w:p>
    <w:p w14:paraId="4A11E5F0" w14:textId="77777777" w:rsidR="0008612F" w:rsidRPr="00A535FE" w:rsidRDefault="0008612F" w:rsidP="0076399F">
      <w:pPr>
        <w:jc w:val="both"/>
        <w:rPr>
          <w:sz w:val="24"/>
          <w:szCs w:val="24"/>
          <w:lang w:val="sr-Cyrl-RS"/>
        </w:rPr>
      </w:pPr>
    </w:p>
    <w:p w14:paraId="2BAEFAE9" w14:textId="77777777" w:rsidR="0034138F" w:rsidRPr="00A535FE" w:rsidRDefault="0008612F" w:rsidP="0076399F">
      <w:pPr>
        <w:jc w:val="both"/>
        <w:rPr>
          <w:noProof w:val="0"/>
          <w:sz w:val="24"/>
          <w:szCs w:val="24"/>
        </w:rPr>
      </w:pPr>
      <w:r w:rsidRPr="00A535FE">
        <w:rPr>
          <w:sz w:val="24"/>
          <w:szCs w:val="24"/>
          <w:lang w:val="sr-Cyrl-RS"/>
        </w:rPr>
        <w:t>Одлука је донета</w:t>
      </w:r>
      <w:r w:rsidR="00226CED" w:rsidRPr="00A535FE">
        <w:rPr>
          <w:sz w:val="24"/>
          <w:szCs w:val="24"/>
          <w:lang w:val="sr-Latn-RS"/>
        </w:rPr>
        <w:t xml:space="preserve"> </w:t>
      </w:r>
      <w:r w:rsidR="00226CED" w:rsidRPr="00A535FE">
        <w:rPr>
          <w:sz w:val="24"/>
          <w:szCs w:val="24"/>
          <w:lang w:val="sr-Cyrl-RS"/>
        </w:rPr>
        <w:t xml:space="preserve">на иницијативу </w:t>
      </w:r>
      <w:r w:rsidR="00FD05DF" w:rsidRPr="00A535FE">
        <w:rPr>
          <w:sz w:val="24"/>
          <w:szCs w:val="24"/>
          <w:lang w:val="sr-Cyrl-RS"/>
        </w:rPr>
        <w:t xml:space="preserve">Предузећа </w:t>
      </w:r>
      <w:r w:rsidR="00C34FA8" w:rsidRPr="00A535FE">
        <w:rPr>
          <w:sz w:val="24"/>
          <w:szCs w:val="24"/>
          <w:lang w:val="sr-Cyrl-RS"/>
        </w:rPr>
        <w:t>„</w:t>
      </w:r>
      <w:r w:rsidR="00FD05DF" w:rsidRPr="00A535FE">
        <w:rPr>
          <w:bCs/>
          <w:sz w:val="24"/>
          <w:szCs w:val="24"/>
          <w:lang w:val="sr-Cyrl-RS"/>
        </w:rPr>
        <w:t>PUBLIK</w:t>
      </w:r>
      <w:r w:rsidR="00C34FA8" w:rsidRPr="00A535FE">
        <w:rPr>
          <w:bCs/>
          <w:sz w:val="24"/>
          <w:szCs w:val="24"/>
          <w:lang w:val="sr-Cyrl-RS"/>
        </w:rPr>
        <w:t>“</w:t>
      </w:r>
      <w:r w:rsidR="00FD05DF" w:rsidRPr="00A535FE">
        <w:rPr>
          <w:bCs/>
          <w:sz w:val="24"/>
          <w:szCs w:val="24"/>
          <w:lang w:val="sr-Cyrl-RS"/>
        </w:rPr>
        <w:t xml:space="preserve"> </w:t>
      </w:r>
      <w:r w:rsidR="00FD05DF" w:rsidRPr="00A535FE">
        <w:rPr>
          <w:bCs/>
          <w:sz w:val="24"/>
          <w:szCs w:val="24"/>
          <w:lang w:val="sr-Latn-RS"/>
        </w:rPr>
        <w:t>d.o.o.</w:t>
      </w:r>
      <w:r w:rsidR="00FD05DF" w:rsidRPr="00A535FE">
        <w:rPr>
          <w:bCs/>
          <w:sz w:val="24"/>
          <w:szCs w:val="24"/>
          <w:lang w:val="sr-Cyrl-RS"/>
        </w:rPr>
        <w:t xml:space="preserve"> из Ваљева</w:t>
      </w:r>
      <w:r w:rsidR="00FD05DF" w:rsidRPr="00A535FE">
        <w:rPr>
          <w:bCs/>
          <w:sz w:val="24"/>
          <w:szCs w:val="24"/>
          <w:lang w:val="sr-Latn-RS"/>
        </w:rPr>
        <w:t xml:space="preserve">, </w:t>
      </w:r>
      <w:r w:rsidR="00FD05DF" w:rsidRPr="00A535FE">
        <w:rPr>
          <w:bCs/>
          <w:sz w:val="24"/>
          <w:szCs w:val="24"/>
          <w:lang w:val="sr-Cyrl-RS"/>
        </w:rPr>
        <w:t xml:space="preserve">ул. </w:t>
      </w:r>
      <w:r w:rsidR="00FD05DF" w:rsidRPr="00A535FE">
        <w:rPr>
          <w:bCs/>
          <w:sz w:val="24"/>
          <w:szCs w:val="24"/>
          <w:lang w:val="sr-Latn-RS"/>
        </w:rPr>
        <w:t xml:space="preserve">Владике Николаја </w:t>
      </w:r>
      <w:r w:rsidR="00FD05DF" w:rsidRPr="00A535FE">
        <w:rPr>
          <w:bCs/>
          <w:sz w:val="24"/>
          <w:szCs w:val="24"/>
          <w:lang w:val="sr-Cyrl-RS"/>
        </w:rPr>
        <w:t xml:space="preserve">бр. </w:t>
      </w:r>
      <w:r w:rsidR="00FD05DF" w:rsidRPr="00A535FE">
        <w:rPr>
          <w:bCs/>
          <w:sz w:val="24"/>
          <w:szCs w:val="24"/>
          <w:lang w:val="sr-Latn-RS"/>
        </w:rPr>
        <w:t>469</w:t>
      </w:r>
      <w:r w:rsidRPr="00A535FE">
        <w:rPr>
          <w:bCs/>
          <w:sz w:val="24"/>
          <w:szCs w:val="24"/>
          <w:lang w:val="sr-Cyrl-RS"/>
        </w:rPr>
        <w:t xml:space="preserve">, </w:t>
      </w:r>
      <w:r w:rsidRPr="00A535FE">
        <w:rPr>
          <w:noProof w:val="0"/>
          <w:sz w:val="24"/>
          <w:szCs w:val="24"/>
          <w:lang w:val="sr-Latn-RS"/>
        </w:rPr>
        <w:t>како би се преиспитало</w:t>
      </w:r>
      <w:r w:rsidRPr="00A535FE">
        <w:rPr>
          <w:noProof w:val="0"/>
          <w:sz w:val="24"/>
          <w:szCs w:val="24"/>
          <w:lang w:val="sr-Cyrl-RS"/>
        </w:rPr>
        <w:t xml:space="preserve"> </w:t>
      </w:r>
      <w:r w:rsidRPr="00A535FE">
        <w:rPr>
          <w:noProof w:val="0"/>
          <w:sz w:val="24"/>
          <w:szCs w:val="24"/>
          <w:lang w:val="sr-Latn-RS"/>
        </w:rPr>
        <w:t xml:space="preserve">планирано решење дефинисано </w:t>
      </w:r>
      <w:bookmarkStart w:id="4" w:name="_Hlk89768201"/>
      <w:r w:rsidRPr="00A535FE">
        <w:rPr>
          <w:noProof w:val="0"/>
          <w:sz w:val="24"/>
          <w:szCs w:val="24"/>
          <w:lang w:val="sr-Latn-RS"/>
        </w:rPr>
        <w:t>Планом детаљне регулације</w:t>
      </w:r>
      <w:r w:rsidR="00FD05DF" w:rsidRPr="00A535FE">
        <w:rPr>
          <w:sz w:val="24"/>
          <w:szCs w:val="24"/>
          <w:lang w:val="sr-Cyrl-RS"/>
        </w:rPr>
        <w:t xml:space="preserve"> за комплекс фабрике </w:t>
      </w:r>
      <w:r w:rsidR="00C34FA8" w:rsidRPr="00A535FE">
        <w:rPr>
          <w:sz w:val="24"/>
          <w:szCs w:val="24"/>
          <w:lang w:val="sr-Cyrl-RS"/>
        </w:rPr>
        <w:t>„</w:t>
      </w:r>
      <w:r w:rsidR="00FD05DF" w:rsidRPr="00A535FE">
        <w:rPr>
          <w:sz w:val="24"/>
          <w:szCs w:val="24"/>
          <w:lang w:val="sr-Cyrl-RS"/>
        </w:rPr>
        <w:t>Букуља</w:t>
      </w:r>
      <w:r w:rsidR="00C34FA8" w:rsidRPr="00A535FE">
        <w:rPr>
          <w:sz w:val="24"/>
          <w:szCs w:val="24"/>
          <w:lang w:val="sr-Cyrl-RS"/>
        </w:rPr>
        <w:t>“</w:t>
      </w:r>
      <w:r w:rsidR="00FD05DF" w:rsidRPr="00A535FE">
        <w:rPr>
          <w:sz w:val="24"/>
          <w:szCs w:val="24"/>
          <w:lang w:val="sr-Cyrl-RS"/>
        </w:rPr>
        <w:t xml:space="preserve"> у улици Велизара Косановића – </w:t>
      </w:r>
      <w:r w:rsidR="00FD05DF" w:rsidRPr="00A535FE">
        <w:rPr>
          <w:sz w:val="24"/>
          <w:szCs w:val="24"/>
          <w:lang w:val="sr-Cyrl-RS"/>
        </w:rPr>
        <w:lastRenderedPageBreak/>
        <w:t xml:space="preserve">Београд, подручје између улица Заге Маливук, Велизара Косановића, Дољенске и комплекса </w:t>
      </w:r>
      <w:r w:rsidR="00512B98" w:rsidRPr="00A535FE">
        <w:rPr>
          <w:sz w:val="24"/>
          <w:szCs w:val="24"/>
          <w:lang w:val="sr-Cyrl-RS"/>
        </w:rPr>
        <w:t>„</w:t>
      </w:r>
      <w:r w:rsidR="00FD05DF" w:rsidRPr="00A535FE">
        <w:rPr>
          <w:sz w:val="24"/>
          <w:szCs w:val="24"/>
          <w:lang w:val="sr-Cyrl-RS"/>
        </w:rPr>
        <w:t>Прецизне механике</w:t>
      </w:r>
      <w:r w:rsidR="00512B98" w:rsidRPr="00A535FE">
        <w:rPr>
          <w:sz w:val="24"/>
          <w:szCs w:val="24"/>
          <w:lang w:val="sr-Cyrl-RS"/>
        </w:rPr>
        <w:t>“</w:t>
      </w:r>
      <w:r w:rsidR="00FD05DF" w:rsidRPr="00A535FE">
        <w:rPr>
          <w:sz w:val="24"/>
          <w:szCs w:val="24"/>
          <w:lang w:val="sr-Cyrl-RS"/>
        </w:rPr>
        <w:t xml:space="preserve"> – општина Звездара (</w:t>
      </w:r>
      <w:r w:rsidR="00512B98" w:rsidRPr="00A535FE">
        <w:rPr>
          <w:sz w:val="24"/>
          <w:szCs w:val="24"/>
          <w:lang w:val="sr-Cyrl-RS"/>
        </w:rPr>
        <w:t>„</w:t>
      </w:r>
      <w:r w:rsidR="00FD05DF" w:rsidRPr="00A535FE">
        <w:rPr>
          <w:sz w:val="24"/>
          <w:szCs w:val="24"/>
          <w:lang w:val="sr-Cyrl-RS"/>
        </w:rPr>
        <w:t>Сл</w:t>
      </w:r>
      <w:r w:rsidR="00512B98" w:rsidRPr="00A535FE">
        <w:rPr>
          <w:sz w:val="24"/>
          <w:szCs w:val="24"/>
          <w:lang w:val="sr-Cyrl-RS"/>
        </w:rPr>
        <w:t>ужбени</w:t>
      </w:r>
      <w:r w:rsidR="00FD05DF" w:rsidRPr="00A535FE">
        <w:rPr>
          <w:sz w:val="24"/>
          <w:szCs w:val="24"/>
          <w:lang w:val="sr-Cyrl-RS"/>
        </w:rPr>
        <w:t xml:space="preserve"> лист града Београда</w:t>
      </w:r>
      <w:r w:rsidR="00512B98" w:rsidRPr="00A535FE">
        <w:rPr>
          <w:sz w:val="24"/>
          <w:szCs w:val="24"/>
          <w:lang w:val="sr-Cyrl-RS"/>
        </w:rPr>
        <w:t>“</w:t>
      </w:r>
      <w:r w:rsidR="00FD05DF" w:rsidRPr="00A535FE">
        <w:rPr>
          <w:sz w:val="24"/>
          <w:szCs w:val="24"/>
          <w:lang w:val="sr-Cyrl-RS"/>
        </w:rPr>
        <w:t xml:space="preserve"> бр. 10/06</w:t>
      </w:r>
      <w:bookmarkEnd w:id="4"/>
      <w:r w:rsidR="007767D0" w:rsidRPr="00A535FE">
        <w:rPr>
          <w:sz w:val="24"/>
          <w:szCs w:val="24"/>
          <w:lang w:val="sr-Cyrl-RS"/>
        </w:rPr>
        <w:t>)</w:t>
      </w:r>
      <w:r w:rsidR="00FD05DF" w:rsidRPr="00A535FE">
        <w:rPr>
          <w:sz w:val="24"/>
          <w:szCs w:val="24"/>
          <w:lang w:val="sr-Cyrl-RS"/>
        </w:rPr>
        <w:t xml:space="preserve">, </w:t>
      </w:r>
      <w:r w:rsidRPr="00A535FE">
        <w:rPr>
          <w:noProof w:val="0"/>
          <w:sz w:val="24"/>
          <w:szCs w:val="24"/>
          <w:lang w:val="sr-Latn-RS"/>
        </w:rPr>
        <w:t>кроз</w:t>
      </w:r>
      <w:r w:rsidRPr="00A535FE">
        <w:rPr>
          <w:noProof w:val="0"/>
          <w:sz w:val="24"/>
          <w:szCs w:val="24"/>
          <w:lang w:val="sr-Cyrl-RS"/>
        </w:rPr>
        <w:t xml:space="preserve"> </w:t>
      </w:r>
      <w:r w:rsidRPr="00A535FE">
        <w:rPr>
          <w:noProof w:val="0"/>
          <w:sz w:val="24"/>
          <w:szCs w:val="24"/>
          <w:lang w:val="sr-Latn-RS"/>
        </w:rPr>
        <w:t>дефинисање правила уређења и грађења у складу са могућностима предметног простора, планским и другим</w:t>
      </w:r>
      <w:r w:rsidRPr="00A535FE">
        <w:rPr>
          <w:noProof w:val="0"/>
          <w:sz w:val="24"/>
          <w:szCs w:val="24"/>
          <w:lang w:val="sr-Cyrl-RS"/>
        </w:rPr>
        <w:t xml:space="preserve"> </w:t>
      </w:r>
      <w:r w:rsidRPr="00A535FE">
        <w:rPr>
          <w:noProof w:val="0"/>
          <w:sz w:val="24"/>
          <w:szCs w:val="24"/>
          <w:lang w:val="sr-Latn-RS"/>
        </w:rPr>
        <w:t>условљеностима.</w:t>
      </w:r>
    </w:p>
    <w:p w14:paraId="72DC847F" w14:textId="77777777" w:rsidR="007044D5" w:rsidRPr="00A535FE" w:rsidRDefault="007044D5" w:rsidP="0076399F">
      <w:pPr>
        <w:jc w:val="both"/>
        <w:rPr>
          <w:b/>
          <w:noProof w:val="0"/>
          <w:sz w:val="24"/>
          <w:szCs w:val="24"/>
        </w:rPr>
      </w:pPr>
    </w:p>
    <w:p w14:paraId="10D403C3" w14:textId="77777777" w:rsidR="007044D5" w:rsidRPr="00A535FE" w:rsidRDefault="007044D5" w:rsidP="0076399F">
      <w:pPr>
        <w:jc w:val="both"/>
        <w:rPr>
          <w:b/>
          <w:noProof w:val="0"/>
          <w:sz w:val="24"/>
          <w:szCs w:val="24"/>
        </w:rPr>
      </w:pPr>
    </w:p>
    <w:p w14:paraId="30A0FAA0" w14:textId="77777777" w:rsidR="007044D5" w:rsidRPr="00A535FE" w:rsidRDefault="007044D5" w:rsidP="0076399F">
      <w:pPr>
        <w:jc w:val="both"/>
        <w:rPr>
          <w:b/>
          <w:noProof w:val="0"/>
          <w:sz w:val="24"/>
          <w:szCs w:val="24"/>
        </w:rPr>
      </w:pPr>
    </w:p>
    <w:p w14:paraId="2ABB9B1A" w14:textId="77777777" w:rsidR="00365D9C" w:rsidRPr="00A535FE" w:rsidRDefault="0076399F" w:rsidP="0076399F">
      <w:pPr>
        <w:jc w:val="both"/>
        <w:rPr>
          <w:b/>
          <w:noProof w:val="0"/>
          <w:sz w:val="24"/>
          <w:szCs w:val="24"/>
          <w:lang w:val="sr-Cyrl-RS"/>
        </w:rPr>
      </w:pPr>
      <w:r w:rsidRPr="00A535FE">
        <w:rPr>
          <w:b/>
          <w:noProof w:val="0"/>
          <w:sz w:val="24"/>
          <w:szCs w:val="24"/>
        </w:rPr>
        <w:t>1.2</w:t>
      </w:r>
      <w:r w:rsidRPr="00A535FE">
        <w:rPr>
          <w:b/>
          <w:noProof w:val="0"/>
          <w:sz w:val="24"/>
          <w:szCs w:val="24"/>
        </w:rPr>
        <w:tab/>
      </w:r>
      <w:r w:rsidRPr="00A535FE">
        <w:rPr>
          <w:b/>
          <w:noProof w:val="0"/>
          <w:sz w:val="24"/>
          <w:szCs w:val="24"/>
        </w:rPr>
        <w:tab/>
      </w:r>
      <w:r w:rsidR="00365D9C" w:rsidRPr="00A535FE">
        <w:rPr>
          <w:b/>
          <w:sz w:val="24"/>
          <w:szCs w:val="24"/>
        </w:rPr>
        <w:t>Правни и плански основ</w:t>
      </w:r>
    </w:p>
    <w:p w14:paraId="7A39F927" w14:textId="77777777" w:rsidR="00BD2BCB" w:rsidRPr="00A535FE" w:rsidRDefault="00BD2BCB" w:rsidP="00BD2BCB">
      <w:pPr>
        <w:rPr>
          <w:sz w:val="24"/>
          <w:szCs w:val="24"/>
        </w:rPr>
      </w:pPr>
    </w:p>
    <w:p w14:paraId="1D183CAA" w14:textId="77777777" w:rsidR="00C11F3C" w:rsidRPr="00A535FE" w:rsidRDefault="00C11F3C" w:rsidP="00C11F3C">
      <w:pPr>
        <w:jc w:val="both"/>
        <w:rPr>
          <w:sz w:val="24"/>
          <w:szCs w:val="24"/>
        </w:rPr>
      </w:pPr>
      <w:r w:rsidRPr="00A535FE">
        <w:rPr>
          <w:b/>
          <w:bCs/>
          <w:sz w:val="24"/>
          <w:szCs w:val="24"/>
        </w:rPr>
        <w:t>Правни основ</w:t>
      </w:r>
      <w:r w:rsidRPr="00A535FE">
        <w:rPr>
          <w:sz w:val="24"/>
          <w:szCs w:val="24"/>
        </w:rPr>
        <w:t xml:space="preserve"> за израду и доношење</w:t>
      </w:r>
      <w:r w:rsidR="00C47F19" w:rsidRPr="00A535FE">
        <w:rPr>
          <w:sz w:val="24"/>
          <w:szCs w:val="24"/>
          <w:lang w:val="sr-Cyrl-RS"/>
        </w:rPr>
        <w:t xml:space="preserve"> </w:t>
      </w:r>
      <w:r w:rsidRPr="00A535FE">
        <w:rPr>
          <w:sz w:val="24"/>
          <w:szCs w:val="24"/>
        </w:rPr>
        <w:t xml:space="preserve">Плана садржи се у одредбама: </w:t>
      </w:r>
    </w:p>
    <w:p w14:paraId="45DC0406" w14:textId="77777777" w:rsidR="0076399F" w:rsidRPr="00A535FE" w:rsidRDefault="0076399F" w:rsidP="00BD2BCB">
      <w:pPr>
        <w:jc w:val="both"/>
        <w:rPr>
          <w:sz w:val="24"/>
          <w:szCs w:val="24"/>
        </w:rPr>
      </w:pPr>
    </w:p>
    <w:p w14:paraId="249331D9" w14:textId="77777777" w:rsidR="000F30FC" w:rsidRPr="00A535FE" w:rsidRDefault="000F30FC" w:rsidP="00DD6D5D">
      <w:pPr>
        <w:numPr>
          <w:ilvl w:val="0"/>
          <w:numId w:val="7"/>
        </w:numPr>
        <w:jc w:val="both"/>
        <w:rPr>
          <w:i/>
          <w:noProof w:val="0"/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 xml:space="preserve">Закона о планирању и изградњи („Службени гласник </w:t>
      </w:r>
      <w:r w:rsidR="00C34FA8" w:rsidRPr="00A535FE">
        <w:rPr>
          <w:sz w:val="24"/>
          <w:szCs w:val="24"/>
          <w:lang w:val="sr-Cyrl-RS"/>
        </w:rPr>
        <w:t>РС</w:t>
      </w:r>
      <w:r w:rsidRPr="00A535FE">
        <w:rPr>
          <w:sz w:val="24"/>
          <w:szCs w:val="24"/>
          <w:lang w:val="sr-Cyrl-RS"/>
        </w:rPr>
        <w:t>", бр. 72/09, 81/09, 64/10 – Одлука УС, 24/11, 121/12, 42/13 – Одлука УС, 50/13 – Одлука УС, 98/13 – Одлука УС, 132/14, 145/14, 83/18, 31/19, 37/19-др.закон</w:t>
      </w:r>
      <w:r w:rsidR="00FD05DF" w:rsidRPr="00A535FE">
        <w:rPr>
          <w:sz w:val="24"/>
          <w:szCs w:val="24"/>
          <w:lang w:val="sr-Cyrl-RS"/>
        </w:rPr>
        <w:t>,</w:t>
      </w:r>
      <w:r w:rsidRPr="00A535FE">
        <w:rPr>
          <w:sz w:val="24"/>
          <w:szCs w:val="24"/>
          <w:lang w:val="sr-Cyrl-RS"/>
        </w:rPr>
        <w:t xml:space="preserve"> 9/20</w:t>
      </w:r>
      <w:r w:rsidR="00FD05DF" w:rsidRPr="00A535FE">
        <w:rPr>
          <w:sz w:val="24"/>
          <w:szCs w:val="24"/>
          <w:lang w:val="sr-Cyrl-RS"/>
        </w:rPr>
        <w:t xml:space="preserve"> и 52/21</w:t>
      </w:r>
      <w:r w:rsidRPr="00A535FE">
        <w:rPr>
          <w:sz w:val="24"/>
          <w:szCs w:val="24"/>
          <w:lang w:val="sr-Cyrl-RS"/>
        </w:rPr>
        <w:t>),</w:t>
      </w:r>
      <w:r w:rsidRPr="00A535FE">
        <w:rPr>
          <w:i/>
          <w:sz w:val="24"/>
          <w:szCs w:val="24"/>
          <w:lang w:val="sr-Cyrl-RS"/>
        </w:rPr>
        <w:t xml:space="preserve"> </w:t>
      </w:r>
    </w:p>
    <w:p w14:paraId="3DEC193D" w14:textId="77777777" w:rsidR="000F30FC" w:rsidRPr="00A535FE" w:rsidRDefault="000F30FC" w:rsidP="00DD6D5D">
      <w:pPr>
        <w:numPr>
          <w:ilvl w:val="0"/>
          <w:numId w:val="7"/>
        </w:numPr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>Правилника о садржини, начину и поступку израде докумената просторног и урбанистичког планирања („Службени гласник Р</w:t>
      </w:r>
      <w:r w:rsidR="00C34FA8" w:rsidRPr="00A535FE">
        <w:rPr>
          <w:sz w:val="24"/>
          <w:szCs w:val="24"/>
          <w:lang w:val="sr-Cyrl-RS"/>
        </w:rPr>
        <w:t>С</w:t>
      </w:r>
      <w:r w:rsidRPr="00A535FE">
        <w:rPr>
          <w:sz w:val="24"/>
          <w:szCs w:val="24"/>
          <w:lang w:val="sr-Cyrl-RS"/>
        </w:rPr>
        <w:t>“, бр. 32/19)</w:t>
      </w:r>
      <w:r w:rsidR="00B7794A" w:rsidRPr="00A535FE">
        <w:rPr>
          <w:sz w:val="24"/>
          <w:szCs w:val="24"/>
          <w:lang w:val="sr-Latn-RS"/>
        </w:rPr>
        <w:t xml:space="preserve"> </w:t>
      </w:r>
      <w:r w:rsidR="00B7794A" w:rsidRPr="00A535FE">
        <w:rPr>
          <w:sz w:val="24"/>
          <w:szCs w:val="24"/>
          <w:lang w:val="sr-Cyrl-RS"/>
        </w:rPr>
        <w:t>и</w:t>
      </w:r>
      <w:r w:rsidRPr="00A535FE">
        <w:rPr>
          <w:sz w:val="24"/>
          <w:szCs w:val="24"/>
          <w:lang w:val="sr-Cyrl-RS"/>
        </w:rPr>
        <w:t xml:space="preserve"> </w:t>
      </w:r>
    </w:p>
    <w:p w14:paraId="259116F9" w14:textId="77777777" w:rsidR="00476179" w:rsidRPr="00A535FE" w:rsidRDefault="000F30FC" w:rsidP="00DD6D5D">
      <w:pPr>
        <w:numPr>
          <w:ilvl w:val="0"/>
          <w:numId w:val="7"/>
        </w:numPr>
        <w:jc w:val="both"/>
        <w:rPr>
          <w:sz w:val="24"/>
          <w:szCs w:val="24"/>
          <w:lang w:val="sr-Cyrl-RS"/>
        </w:rPr>
      </w:pPr>
      <w:bookmarkStart w:id="5" w:name="_Hlk91340901"/>
      <w:r w:rsidRPr="00A535FE">
        <w:rPr>
          <w:sz w:val="24"/>
          <w:szCs w:val="24"/>
          <w:lang w:val="sr-Cyrl-RS"/>
        </w:rPr>
        <w:t>Одлук</w:t>
      </w:r>
      <w:r w:rsidR="00B7794A" w:rsidRPr="00A535FE">
        <w:rPr>
          <w:sz w:val="24"/>
          <w:szCs w:val="24"/>
          <w:lang w:val="sr-Latn-RS"/>
        </w:rPr>
        <w:t>e</w:t>
      </w:r>
      <w:r w:rsidRPr="00A535FE">
        <w:rPr>
          <w:sz w:val="24"/>
          <w:szCs w:val="24"/>
          <w:lang w:val="sr-Cyrl-RS"/>
        </w:rPr>
        <w:t xml:space="preserve"> о изради </w:t>
      </w:r>
      <w:r w:rsidR="00B7794A" w:rsidRPr="00A535FE">
        <w:rPr>
          <w:sz w:val="24"/>
          <w:szCs w:val="24"/>
          <w:lang w:val="sr-Cyrl-RS"/>
        </w:rPr>
        <w:t>Измен</w:t>
      </w:r>
      <w:r w:rsidR="00FD05DF" w:rsidRPr="00A535FE">
        <w:rPr>
          <w:sz w:val="24"/>
          <w:szCs w:val="24"/>
          <w:lang w:val="sr-Cyrl-RS"/>
        </w:rPr>
        <w:t>а</w:t>
      </w:r>
      <w:r w:rsidR="00B7794A" w:rsidRPr="00A535FE">
        <w:rPr>
          <w:sz w:val="24"/>
          <w:szCs w:val="24"/>
          <w:lang w:val="sr-Cyrl-RS"/>
        </w:rPr>
        <w:t xml:space="preserve"> и допун</w:t>
      </w:r>
      <w:r w:rsidR="00FD05DF" w:rsidRPr="00A535FE">
        <w:rPr>
          <w:sz w:val="24"/>
          <w:szCs w:val="24"/>
          <w:lang w:val="sr-Cyrl-RS"/>
        </w:rPr>
        <w:t>а</w:t>
      </w:r>
      <w:r w:rsidR="00B7794A" w:rsidRPr="00A535FE">
        <w:rPr>
          <w:sz w:val="24"/>
          <w:szCs w:val="24"/>
        </w:rPr>
        <w:t xml:space="preserve"> </w:t>
      </w:r>
      <w:r w:rsidR="00614CE9" w:rsidRPr="00A535FE">
        <w:rPr>
          <w:sz w:val="24"/>
          <w:szCs w:val="24"/>
        </w:rPr>
        <w:t xml:space="preserve">Плана </w:t>
      </w:r>
      <w:r w:rsidR="00614CE9" w:rsidRPr="00A535FE">
        <w:rPr>
          <w:sz w:val="24"/>
          <w:szCs w:val="24"/>
          <w:lang w:val="sr-Cyrl-RS"/>
        </w:rPr>
        <w:t>детаљне</w:t>
      </w:r>
      <w:r w:rsidR="00614CE9" w:rsidRPr="00A535FE">
        <w:rPr>
          <w:sz w:val="24"/>
          <w:szCs w:val="24"/>
        </w:rPr>
        <w:t xml:space="preserve"> регулације </w:t>
      </w:r>
      <w:r w:rsidR="00614CE9" w:rsidRPr="00A535FE">
        <w:rPr>
          <w:sz w:val="24"/>
          <w:szCs w:val="24"/>
          <w:lang w:val="sr-Cyrl-RS"/>
        </w:rPr>
        <w:t xml:space="preserve">за комплекс фабрике </w:t>
      </w:r>
      <w:r w:rsidR="00C34FA8" w:rsidRPr="00A535FE">
        <w:rPr>
          <w:sz w:val="24"/>
          <w:szCs w:val="24"/>
          <w:lang w:val="sr-Cyrl-RS"/>
        </w:rPr>
        <w:t>„</w:t>
      </w:r>
      <w:r w:rsidR="00614CE9" w:rsidRPr="00A535FE">
        <w:rPr>
          <w:sz w:val="24"/>
          <w:szCs w:val="24"/>
          <w:lang w:val="sr-Cyrl-RS"/>
        </w:rPr>
        <w:t>Букуља</w:t>
      </w:r>
      <w:r w:rsidR="00C34FA8" w:rsidRPr="00A535FE">
        <w:rPr>
          <w:sz w:val="24"/>
          <w:szCs w:val="24"/>
          <w:lang w:val="sr-Cyrl-RS"/>
        </w:rPr>
        <w:t>“</w:t>
      </w:r>
      <w:r w:rsidR="00614CE9" w:rsidRPr="00A535FE">
        <w:rPr>
          <w:sz w:val="24"/>
          <w:szCs w:val="24"/>
          <w:lang w:val="sr-Cyrl-RS"/>
        </w:rPr>
        <w:t xml:space="preserve"> у улици Велизара Косановића – Београд, подручје између улица Заге Маливук, Велизара Косановића, Дољенске и комплекса </w:t>
      </w:r>
      <w:r w:rsidR="00C34FA8" w:rsidRPr="00A535FE">
        <w:rPr>
          <w:sz w:val="24"/>
          <w:szCs w:val="24"/>
          <w:lang w:val="sr-Cyrl-RS"/>
        </w:rPr>
        <w:t>„</w:t>
      </w:r>
      <w:r w:rsidR="00614CE9" w:rsidRPr="00A535FE">
        <w:rPr>
          <w:sz w:val="24"/>
          <w:szCs w:val="24"/>
          <w:lang w:val="sr-Cyrl-RS"/>
        </w:rPr>
        <w:t>Прецизне механике</w:t>
      </w:r>
      <w:r w:rsidR="00C34FA8" w:rsidRPr="00A535FE">
        <w:rPr>
          <w:sz w:val="24"/>
          <w:szCs w:val="24"/>
          <w:lang w:val="sr-Cyrl-RS"/>
        </w:rPr>
        <w:t>“</w:t>
      </w:r>
      <w:r w:rsidR="00614CE9" w:rsidRPr="00A535FE">
        <w:rPr>
          <w:sz w:val="24"/>
          <w:szCs w:val="24"/>
          <w:lang w:val="sr-Cyrl-RS"/>
        </w:rPr>
        <w:t xml:space="preserve"> – општина Звездара, за Блок 2  између улица Велизара Косановића, Нова 1 и Нова 2 </w:t>
      </w:r>
      <w:r w:rsidRPr="00A535FE">
        <w:rPr>
          <w:sz w:val="24"/>
          <w:szCs w:val="24"/>
          <w:lang w:val="sr-Cyrl-RS"/>
        </w:rPr>
        <w:t>(</w:t>
      </w:r>
      <w:r w:rsidR="00512B98" w:rsidRPr="00A535FE">
        <w:rPr>
          <w:sz w:val="24"/>
          <w:szCs w:val="24"/>
          <w:lang w:val="sr-Cyrl-RS"/>
        </w:rPr>
        <w:t>„</w:t>
      </w:r>
      <w:r w:rsidRPr="00A535FE">
        <w:rPr>
          <w:sz w:val="24"/>
          <w:szCs w:val="24"/>
          <w:shd w:val="clear" w:color="auto" w:fill="FFFFFF"/>
          <w:lang w:val="sr-Cyrl-RS"/>
        </w:rPr>
        <w:t>Службени лист града Београда</w:t>
      </w:r>
      <w:r w:rsidR="00512B98" w:rsidRPr="00A535FE">
        <w:rPr>
          <w:sz w:val="24"/>
          <w:szCs w:val="24"/>
          <w:shd w:val="clear" w:color="auto" w:fill="FFFFFF"/>
          <w:lang w:val="sr-Cyrl-RS"/>
        </w:rPr>
        <w:t>“</w:t>
      </w:r>
      <w:r w:rsidRPr="00A535FE">
        <w:rPr>
          <w:sz w:val="24"/>
          <w:szCs w:val="24"/>
          <w:shd w:val="clear" w:color="auto" w:fill="FFFFFF"/>
          <w:lang w:val="sr-Cyrl-RS"/>
        </w:rPr>
        <w:t xml:space="preserve">, бр. </w:t>
      </w:r>
      <w:r w:rsidR="0054115B" w:rsidRPr="00A535FE">
        <w:rPr>
          <w:sz w:val="24"/>
          <w:szCs w:val="24"/>
          <w:shd w:val="clear" w:color="auto" w:fill="FFFFFF"/>
          <w:lang w:val="sr-Cyrl-RS"/>
        </w:rPr>
        <w:t>103</w:t>
      </w:r>
      <w:r w:rsidR="004835BD" w:rsidRPr="00A535FE">
        <w:rPr>
          <w:sz w:val="24"/>
          <w:szCs w:val="24"/>
          <w:shd w:val="clear" w:color="auto" w:fill="FFFFFF"/>
          <w:lang w:val="sr-Cyrl-RS"/>
        </w:rPr>
        <w:t>/21</w:t>
      </w:r>
      <w:r w:rsidRPr="00A535FE">
        <w:rPr>
          <w:sz w:val="24"/>
          <w:szCs w:val="24"/>
          <w:lang w:val="sr-Cyrl-RS"/>
        </w:rPr>
        <w:t>)</w:t>
      </w:r>
      <w:r w:rsidR="00476179" w:rsidRPr="00A535FE">
        <w:rPr>
          <w:sz w:val="24"/>
          <w:szCs w:val="24"/>
          <w:lang w:val="sr-Latn-RS"/>
        </w:rPr>
        <w:t>.</w:t>
      </w:r>
    </w:p>
    <w:bookmarkEnd w:id="5"/>
    <w:p w14:paraId="4A2B11D1" w14:textId="77777777" w:rsidR="00D86AD1" w:rsidRPr="00A535FE" w:rsidRDefault="00D86AD1" w:rsidP="00476179">
      <w:pPr>
        <w:jc w:val="both"/>
        <w:rPr>
          <w:sz w:val="24"/>
          <w:szCs w:val="24"/>
        </w:rPr>
      </w:pPr>
    </w:p>
    <w:p w14:paraId="71576414" w14:textId="77777777" w:rsidR="006A3097" w:rsidRPr="00A535FE" w:rsidRDefault="00365D9C" w:rsidP="00476179">
      <w:pPr>
        <w:jc w:val="both"/>
        <w:rPr>
          <w:sz w:val="24"/>
          <w:szCs w:val="24"/>
          <w:lang w:val="sr-Cyrl-RS"/>
        </w:rPr>
      </w:pPr>
      <w:r w:rsidRPr="00A535FE">
        <w:rPr>
          <w:b/>
          <w:bCs/>
          <w:sz w:val="24"/>
          <w:szCs w:val="24"/>
        </w:rPr>
        <w:t>Плански основ</w:t>
      </w:r>
      <w:r w:rsidRPr="00A535FE">
        <w:rPr>
          <w:sz w:val="24"/>
          <w:szCs w:val="24"/>
        </w:rPr>
        <w:t xml:space="preserve"> за израду </w:t>
      </w:r>
      <w:r w:rsidR="00244FAE" w:rsidRPr="00A535FE">
        <w:rPr>
          <w:sz w:val="24"/>
          <w:szCs w:val="24"/>
        </w:rPr>
        <w:t>Плана</w:t>
      </w:r>
      <w:r w:rsidRPr="00A535FE">
        <w:rPr>
          <w:sz w:val="24"/>
          <w:szCs w:val="24"/>
        </w:rPr>
        <w:t xml:space="preserve"> садржи се у:</w:t>
      </w:r>
    </w:p>
    <w:p w14:paraId="40A73559" w14:textId="77777777" w:rsidR="002521F0" w:rsidRPr="00A535FE" w:rsidRDefault="002521F0" w:rsidP="002521F0">
      <w:pPr>
        <w:jc w:val="both"/>
        <w:rPr>
          <w:sz w:val="24"/>
          <w:szCs w:val="24"/>
        </w:rPr>
      </w:pPr>
    </w:p>
    <w:p w14:paraId="69B66854" w14:textId="77777777" w:rsidR="0040121E" w:rsidRPr="00A535FE" w:rsidRDefault="00C47F19" w:rsidP="00DD6D5D">
      <w:pPr>
        <w:pStyle w:val="ListParagraph"/>
        <w:numPr>
          <w:ilvl w:val="0"/>
          <w:numId w:val="16"/>
        </w:numPr>
        <w:ind w:left="426" w:hanging="426"/>
        <w:jc w:val="both"/>
        <w:rPr>
          <w:rFonts w:ascii="Arial" w:hAnsi="Arial" w:cs="Arial"/>
          <w:sz w:val="24"/>
          <w:szCs w:val="24"/>
        </w:rPr>
      </w:pPr>
      <w:bookmarkStart w:id="6" w:name="_Hlk89768033"/>
      <w:r w:rsidRPr="00A535FE">
        <w:rPr>
          <w:rFonts w:ascii="Arial" w:eastAsia="Times New Roman" w:hAnsi="Arial" w:cs="Arial"/>
          <w:noProof/>
          <w:sz w:val="24"/>
          <w:szCs w:val="24"/>
          <w:lang w:val="sr-Cyrl-RS"/>
        </w:rPr>
        <w:t>Плану генералне регулације грађевинског подручија седишта јединице</w:t>
      </w:r>
      <w:r w:rsidRPr="00A535FE">
        <w:rPr>
          <w:rFonts w:ascii="Arial" w:hAnsi="Arial" w:cs="Arial"/>
          <w:sz w:val="24"/>
          <w:szCs w:val="24"/>
          <w:lang w:val="ru-RU"/>
        </w:rPr>
        <w:t xml:space="preserve"> локалне самоуправе – град Београд, </w:t>
      </w:r>
      <w:r w:rsidRPr="00A535FE">
        <w:rPr>
          <w:rFonts w:ascii="Arial" w:hAnsi="Arial" w:cs="Arial"/>
          <w:sz w:val="24"/>
          <w:szCs w:val="24"/>
          <w:lang w:val="sr-Cyrl-RS"/>
        </w:rPr>
        <w:t>целине I-X</w:t>
      </w:r>
      <w:r w:rsidRPr="00A535FE">
        <w:rPr>
          <w:rFonts w:ascii="Arial" w:hAnsi="Arial" w:cs="Arial"/>
          <w:sz w:val="24"/>
          <w:szCs w:val="24"/>
          <w:lang w:val="sr-Latn-RS"/>
        </w:rPr>
        <w:t>I</w:t>
      </w:r>
      <w:r w:rsidRPr="00A535FE">
        <w:rPr>
          <w:rFonts w:ascii="Arial" w:hAnsi="Arial" w:cs="Arial"/>
          <w:sz w:val="24"/>
          <w:szCs w:val="24"/>
          <w:lang w:val="sr-Cyrl-RS"/>
        </w:rPr>
        <w:t>X</w:t>
      </w:r>
      <w:r w:rsidR="00A9336A" w:rsidRPr="00A535FE">
        <w:rPr>
          <w:rFonts w:ascii="Arial" w:hAnsi="Arial" w:cs="Arial"/>
          <w:sz w:val="24"/>
          <w:szCs w:val="24"/>
          <w:lang w:val="sr-Cyrl-RS"/>
        </w:rPr>
        <w:t xml:space="preserve"> – (</w:t>
      </w:r>
      <w:r w:rsidR="00A9336A" w:rsidRPr="00A535FE">
        <w:rPr>
          <w:rFonts w:ascii="Arial" w:hAnsi="Arial" w:cs="Arial"/>
          <w:sz w:val="24"/>
          <w:szCs w:val="24"/>
          <w:lang w:val="sr-Latn-RS"/>
        </w:rPr>
        <w:t xml:space="preserve">I </w:t>
      </w:r>
      <w:r w:rsidR="00A9336A" w:rsidRPr="00A535FE">
        <w:rPr>
          <w:rFonts w:ascii="Arial" w:hAnsi="Arial" w:cs="Arial"/>
          <w:sz w:val="24"/>
          <w:szCs w:val="24"/>
          <w:lang w:val="sr-Cyrl-RS"/>
        </w:rPr>
        <w:t>фаза - 2. етапа)</w:t>
      </w:r>
      <w:r w:rsidRPr="00A535FE">
        <w:rPr>
          <w:rFonts w:ascii="Arial" w:hAnsi="Arial" w:cs="Arial"/>
          <w:sz w:val="24"/>
          <w:szCs w:val="24"/>
          <w:lang w:val="ru-RU"/>
        </w:rPr>
        <w:t xml:space="preserve"> (</w:t>
      </w:r>
      <w:r w:rsidRPr="00A535FE">
        <w:rPr>
          <w:rFonts w:ascii="Arial" w:hAnsi="Arial" w:cs="Arial"/>
          <w:sz w:val="24"/>
          <w:szCs w:val="24"/>
          <w:lang w:val="sr-Latn-RS"/>
        </w:rPr>
        <w:t>„</w:t>
      </w:r>
      <w:r w:rsidRPr="00A535FE">
        <w:rPr>
          <w:rFonts w:ascii="Arial" w:hAnsi="Arial" w:cs="Arial"/>
          <w:sz w:val="24"/>
          <w:szCs w:val="24"/>
          <w:lang w:val="ru-RU"/>
        </w:rPr>
        <w:t xml:space="preserve">Службени лист </w:t>
      </w:r>
      <w:r w:rsidR="00337E2B" w:rsidRPr="00A535FE">
        <w:rPr>
          <w:rFonts w:ascii="Arial" w:hAnsi="Arial" w:cs="Arial"/>
          <w:sz w:val="24"/>
          <w:szCs w:val="24"/>
          <w:lang w:val="sr-Cyrl-RS"/>
        </w:rPr>
        <w:t>г</w:t>
      </w:r>
      <w:r w:rsidRPr="00A535FE">
        <w:rPr>
          <w:rFonts w:ascii="Arial" w:hAnsi="Arial" w:cs="Arial"/>
          <w:sz w:val="24"/>
          <w:szCs w:val="24"/>
          <w:lang w:val="ru-RU"/>
        </w:rPr>
        <w:t>рада Београда</w:t>
      </w:r>
      <w:r w:rsidRPr="00A535FE">
        <w:rPr>
          <w:rFonts w:ascii="Arial" w:hAnsi="Arial" w:cs="Arial"/>
          <w:sz w:val="24"/>
          <w:szCs w:val="24"/>
          <w:lang w:val="sr-Latn-RS"/>
        </w:rPr>
        <w:t>“</w:t>
      </w:r>
      <w:r w:rsidRPr="00A535FE">
        <w:rPr>
          <w:rFonts w:ascii="Arial" w:hAnsi="Arial" w:cs="Arial"/>
          <w:sz w:val="24"/>
          <w:szCs w:val="24"/>
          <w:lang w:val="ru-RU"/>
        </w:rPr>
        <w:t xml:space="preserve"> бр. 20/16</w:t>
      </w:r>
      <w:r w:rsidRPr="00A535FE">
        <w:rPr>
          <w:rFonts w:ascii="Arial" w:hAnsi="Arial" w:cs="Arial"/>
          <w:sz w:val="24"/>
          <w:szCs w:val="24"/>
          <w:lang w:val="sr-Latn-RS"/>
        </w:rPr>
        <w:t xml:space="preserve">, </w:t>
      </w:r>
      <w:r w:rsidR="00614CE9" w:rsidRPr="00A535FE">
        <w:rPr>
          <w:rFonts w:ascii="Arial" w:hAnsi="Arial" w:cs="Arial"/>
          <w:sz w:val="24"/>
          <w:szCs w:val="24"/>
          <w:lang w:val="ru-RU"/>
        </w:rPr>
        <w:t>97/16, 69/17,</w:t>
      </w:r>
      <w:r w:rsidRPr="00A535FE">
        <w:rPr>
          <w:rFonts w:ascii="Arial" w:hAnsi="Arial" w:cs="Arial"/>
          <w:sz w:val="24"/>
          <w:szCs w:val="24"/>
          <w:lang w:val="ru-RU"/>
        </w:rPr>
        <w:t xml:space="preserve"> 97/17</w:t>
      </w:r>
      <w:r w:rsidR="00A9336A" w:rsidRPr="00A535FE">
        <w:rPr>
          <w:rFonts w:ascii="Arial" w:hAnsi="Arial" w:cs="Arial"/>
          <w:sz w:val="24"/>
          <w:szCs w:val="24"/>
          <w:lang w:val="ru-RU"/>
        </w:rPr>
        <w:t xml:space="preserve">, </w:t>
      </w:r>
      <w:r w:rsidR="00614CE9" w:rsidRPr="00A535FE">
        <w:rPr>
          <w:rFonts w:ascii="Arial" w:hAnsi="Arial" w:cs="Arial"/>
          <w:sz w:val="24"/>
          <w:szCs w:val="24"/>
          <w:lang w:val="ru-RU"/>
        </w:rPr>
        <w:t>72/21</w:t>
      </w:r>
      <w:r w:rsidR="00A9336A" w:rsidRPr="00A535FE">
        <w:rPr>
          <w:rFonts w:ascii="Arial" w:hAnsi="Arial" w:cs="Arial"/>
          <w:sz w:val="24"/>
          <w:szCs w:val="24"/>
          <w:lang w:val="ru-RU"/>
        </w:rPr>
        <w:t xml:space="preserve"> и 27/22</w:t>
      </w:r>
      <w:r w:rsidRPr="00A535FE">
        <w:rPr>
          <w:rFonts w:ascii="Arial" w:hAnsi="Arial" w:cs="Arial"/>
          <w:sz w:val="24"/>
          <w:szCs w:val="24"/>
          <w:lang w:val="sr-Cyrl-RS"/>
        </w:rPr>
        <w:t>)</w:t>
      </w:r>
      <w:r w:rsidR="00CB2AE2" w:rsidRPr="00A535FE">
        <w:rPr>
          <w:rFonts w:ascii="Arial" w:hAnsi="Arial" w:cs="Arial"/>
          <w:sz w:val="24"/>
          <w:szCs w:val="24"/>
          <w:lang w:val="sr-Cyrl-RS"/>
        </w:rPr>
        <w:t xml:space="preserve"> </w:t>
      </w:r>
      <w:r w:rsidR="000F30FC" w:rsidRPr="00A535FE">
        <w:rPr>
          <w:rFonts w:ascii="Arial" w:hAnsi="Arial" w:cs="Arial"/>
          <w:sz w:val="24"/>
          <w:szCs w:val="24"/>
          <w:lang w:val="sr-Cyrl-RS"/>
        </w:rPr>
        <w:t>(у даљем тексту: ПГР Београда) и</w:t>
      </w:r>
    </w:p>
    <w:p w14:paraId="15CD45EB" w14:textId="77777777" w:rsidR="00984302" w:rsidRPr="00A535FE" w:rsidRDefault="00814B85" w:rsidP="00DD6D5D">
      <w:pPr>
        <w:pStyle w:val="ListParagraph"/>
        <w:numPr>
          <w:ilvl w:val="0"/>
          <w:numId w:val="16"/>
        </w:numPr>
        <w:ind w:left="426" w:hanging="426"/>
        <w:jc w:val="both"/>
        <w:rPr>
          <w:rFonts w:ascii="Arial" w:hAnsi="Arial" w:cs="Arial"/>
          <w:sz w:val="24"/>
          <w:szCs w:val="24"/>
        </w:rPr>
      </w:pPr>
      <w:r w:rsidRPr="00A535FE">
        <w:rPr>
          <w:rFonts w:ascii="Arial" w:hAnsi="Arial" w:cs="Arial"/>
          <w:bCs/>
          <w:sz w:val="24"/>
          <w:szCs w:val="24"/>
          <w:lang w:val="sr-Cyrl-RS"/>
        </w:rPr>
        <w:t xml:space="preserve">Плану генералне регулације система зелених површина Београда („Службени лист </w:t>
      </w:r>
      <w:r w:rsidR="0041425B" w:rsidRPr="00A535FE">
        <w:rPr>
          <w:rFonts w:ascii="Arial" w:hAnsi="Arial" w:cs="Arial"/>
          <w:bCs/>
          <w:sz w:val="24"/>
          <w:szCs w:val="24"/>
          <w:lang w:val="sr-Cyrl-RS"/>
        </w:rPr>
        <w:t>г</w:t>
      </w:r>
      <w:r w:rsidRPr="00A535FE">
        <w:rPr>
          <w:rFonts w:ascii="Arial" w:hAnsi="Arial" w:cs="Arial"/>
          <w:bCs/>
          <w:sz w:val="24"/>
          <w:szCs w:val="24"/>
          <w:lang w:val="sr-Cyrl-RS"/>
        </w:rPr>
        <w:t>рада Београда“ бр. 110/19)</w:t>
      </w:r>
      <w:r w:rsidR="000F30FC" w:rsidRPr="00A535FE">
        <w:rPr>
          <w:rFonts w:ascii="Arial" w:hAnsi="Arial" w:cs="Arial"/>
          <w:bCs/>
          <w:sz w:val="24"/>
          <w:szCs w:val="24"/>
          <w:lang w:val="sr-Cyrl-RS"/>
        </w:rPr>
        <w:t xml:space="preserve"> (у даљем тексту</w:t>
      </w:r>
      <w:r w:rsidR="00E63C22" w:rsidRPr="00A535FE">
        <w:rPr>
          <w:rFonts w:ascii="Arial" w:hAnsi="Arial" w:cs="Arial"/>
          <w:bCs/>
          <w:sz w:val="24"/>
          <w:szCs w:val="24"/>
          <w:lang w:val="sr-Cyrl-RS"/>
        </w:rPr>
        <w:t>:</w:t>
      </w:r>
      <w:r w:rsidR="000F30FC" w:rsidRPr="00A535FE">
        <w:rPr>
          <w:rFonts w:ascii="Arial" w:hAnsi="Arial" w:cs="Arial"/>
          <w:bCs/>
          <w:sz w:val="24"/>
          <w:szCs w:val="24"/>
          <w:lang w:val="sr-Cyrl-RS"/>
        </w:rPr>
        <w:t xml:space="preserve"> ПГР </w:t>
      </w:r>
      <w:r w:rsidR="002521F0" w:rsidRPr="00A535FE">
        <w:rPr>
          <w:rFonts w:ascii="Arial" w:hAnsi="Arial" w:cs="Arial"/>
          <w:bCs/>
          <w:sz w:val="24"/>
          <w:szCs w:val="24"/>
          <w:lang w:val="sr-Cyrl-RS"/>
        </w:rPr>
        <w:t xml:space="preserve">система </w:t>
      </w:r>
      <w:r w:rsidR="000F30FC" w:rsidRPr="00A535FE">
        <w:rPr>
          <w:rFonts w:ascii="Arial" w:hAnsi="Arial" w:cs="Arial"/>
          <w:bCs/>
          <w:sz w:val="24"/>
          <w:szCs w:val="24"/>
          <w:lang w:val="sr-Cyrl-RS"/>
        </w:rPr>
        <w:t>зелених површина)</w:t>
      </w:r>
      <w:r w:rsidR="0054115B" w:rsidRPr="00A535FE">
        <w:rPr>
          <w:rFonts w:ascii="Arial" w:hAnsi="Arial" w:cs="Arial"/>
          <w:bCs/>
          <w:sz w:val="24"/>
          <w:szCs w:val="24"/>
        </w:rPr>
        <w:t>.</w:t>
      </w:r>
    </w:p>
    <w:bookmarkEnd w:id="6"/>
    <w:p w14:paraId="7F001552" w14:textId="77777777" w:rsidR="005B0CDC" w:rsidRPr="00A535FE" w:rsidRDefault="005B0CDC" w:rsidP="0040121E">
      <w:pPr>
        <w:tabs>
          <w:tab w:val="left" w:pos="426"/>
        </w:tabs>
        <w:ind w:firstLine="113"/>
        <w:jc w:val="both"/>
        <w:rPr>
          <w:bCs/>
          <w:sz w:val="24"/>
          <w:szCs w:val="24"/>
          <w:lang w:val="sr-Cyrl-RS"/>
        </w:rPr>
      </w:pPr>
    </w:p>
    <w:p w14:paraId="413ED989" w14:textId="77777777" w:rsidR="007044D5" w:rsidRPr="00A535FE" w:rsidRDefault="007044D5" w:rsidP="0040121E">
      <w:pPr>
        <w:tabs>
          <w:tab w:val="left" w:pos="426"/>
        </w:tabs>
        <w:ind w:firstLine="113"/>
        <w:jc w:val="both"/>
        <w:rPr>
          <w:bCs/>
          <w:sz w:val="24"/>
          <w:szCs w:val="24"/>
          <w:lang w:val="sr-Cyrl-RS"/>
        </w:rPr>
      </w:pPr>
    </w:p>
    <w:p w14:paraId="232C223B" w14:textId="77777777" w:rsidR="00CE690D" w:rsidRPr="00A535FE" w:rsidRDefault="00CE690D" w:rsidP="005B0CDC">
      <w:pPr>
        <w:jc w:val="both"/>
        <w:rPr>
          <w:bCs/>
          <w:sz w:val="24"/>
          <w:szCs w:val="24"/>
          <w:lang w:val="sr-Cyrl-RS"/>
        </w:rPr>
      </w:pPr>
    </w:p>
    <w:p w14:paraId="6F29F385" w14:textId="77777777" w:rsidR="00C2418E" w:rsidRPr="00A535FE" w:rsidRDefault="0076399F" w:rsidP="0076399F">
      <w:pPr>
        <w:rPr>
          <w:b/>
          <w:sz w:val="24"/>
          <w:szCs w:val="24"/>
        </w:rPr>
      </w:pPr>
      <w:r w:rsidRPr="00A535FE">
        <w:rPr>
          <w:b/>
          <w:sz w:val="24"/>
          <w:szCs w:val="24"/>
        </w:rPr>
        <w:t xml:space="preserve">1.3  </w:t>
      </w:r>
      <w:r w:rsidR="00984302" w:rsidRPr="00A535FE">
        <w:rPr>
          <w:b/>
          <w:sz w:val="24"/>
          <w:szCs w:val="24"/>
          <w:lang w:val="sr-Cyrl-RS"/>
        </w:rPr>
        <w:t>Ц</w:t>
      </w:r>
      <w:r w:rsidRPr="00A535FE">
        <w:rPr>
          <w:b/>
          <w:sz w:val="24"/>
          <w:szCs w:val="24"/>
        </w:rPr>
        <w:t>иљ израде плана</w:t>
      </w:r>
    </w:p>
    <w:p w14:paraId="37701719" w14:textId="77777777" w:rsidR="00083001" w:rsidRPr="00A535FE" w:rsidRDefault="00083001" w:rsidP="00083001">
      <w:pPr>
        <w:rPr>
          <w:b/>
          <w:sz w:val="24"/>
          <w:szCs w:val="24"/>
        </w:rPr>
      </w:pPr>
    </w:p>
    <w:p w14:paraId="6232F591" w14:textId="77777777" w:rsidR="009D60E7" w:rsidRPr="00A535FE" w:rsidRDefault="00255812" w:rsidP="00521320">
      <w:pPr>
        <w:jc w:val="both"/>
        <w:rPr>
          <w:noProof w:val="0"/>
          <w:sz w:val="24"/>
          <w:szCs w:val="24"/>
        </w:rPr>
      </w:pPr>
      <w:r w:rsidRPr="00A535FE">
        <w:rPr>
          <w:noProof w:val="0"/>
          <w:sz w:val="24"/>
          <w:szCs w:val="24"/>
          <w:lang w:val="sr-Latn-RS"/>
        </w:rPr>
        <w:t>Циљ израде</w:t>
      </w:r>
      <w:r w:rsidRPr="00A535FE">
        <w:rPr>
          <w:noProof w:val="0"/>
          <w:sz w:val="24"/>
          <w:szCs w:val="24"/>
          <w:lang w:val="sr-Cyrl-RS"/>
        </w:rPr>
        <w:t xml:space="preserve"> П</w:t>
      </w:r>
      <w:r w:rsidRPr="00A535FE">
        <w:rPr>
          <w:noProof w:val="0"/>
          <w:sz w:val="24"/>
          <w:szCs w:val="24"/>
          <w:lang w:val="sr-Latn-RS"/>
        </w:rPr>
        <w:t xml:space="preserve">лана је </w:t>
      </w:r>
      <w:r w:rsidR="009D60E7" w:rsidRPr="00A535FE">
        <w:rPr>
          <w:noProof w:val="0"/>
          <w:sz w:val="24"/>
          <w:szCs w:val="24"/>
          <w:lang w:val="sr-Cyrl-RS"/>
        </w:rPr>
        <w:t xml:space="preserve">дефинисање правила уређења и грађења за површина јавне и </w:t>
      </w:r>
      <w:r w:rsidR="00614CE9" w:rsidRPr="00A535FE">
        <w:rPr>
          <w:noProof w:val="0"/>
          <w:sz w:val="24"/>
          <w:szCs w:val="24"/>
          <w:lang w:val="sr-Cyrl-RS"/>
        </w:rPr>
        <w:t>осталих намена и</w:t>
      </w:r>
      <w:r w:rsidR="009D60E7" w:rsidRPr="00A535FE">
        <w:rPr>
          <w:noProof w:val="0"/>
          <w:sz w:val="24"/>
          <w:szCs w:val="24"/>
          <w:lang w:val="sr-Cyrl-RS"/>
        </w:rPr>
        <w:t xml:space="preserve"> обезбеђивање капацитета саобраћајне и техничке инфраструктуре за планирану изградњу у складу са параметрима </w:t>
      </w:r>
      <w:r w:rsidR="00C04154" w:rsidRPr="00A535FE">
        <w:rPr>
          <w:noProof w:val="0"/>
          <w:sz w:val="24"/>
          <w:szCs w:val="24"/>
          <w:lang w:val="sr-Cyrl-RS"/>
        </w:rPr>
        <w:t>датим</w:t>
      </w:r>
      <w:r w:rsidR="00083001" w:rsidRPr="00A535FE">
        <w:rPr>
          <w:noProof w:val="0"/>
          <w:sz w:val="24"/>
          <w:szCs w:val="24"/>
          <w:lang w:val="sr-Cyrl-RS"/>
        </w:rPr>
        <w:t xml:space="preserve"> ПГР</w:t>
      </w:r>
      <w:r w:rsidR="00C04154" w:rsidRPr="00A535FE">
        <w:rPr>
          <w:noProof w:val="0"/>
          <w:sz w:val="24"/>
          <w:szCs w:val="24"/>
          <w:lang w:val="sr-Cyrl-RS"/>
        </w:rPr>
        <w:t>-ом</w:t>
      </w:r>
      <w:r w:rsidR="00083001" w:rsidRPr="00A535FE">
        <w:rPr>
          <w:noProof w:val="0"/>
          <w:sz w:val="24"/>
          <w:szCs w:val="24"/>
          <w:lang w:val="sr-Cyrl-RS"/>
        </w:rPr>
        <w:t xml:space="preserve"> Београда</w:t>
      </w:r>
      <w:r w:rsidR="00C04154" w:rsidRPr="00A535FE">
        <w:rPr>
          <w:noProof w:val="0"/>
          <w:sz w:val="24"/>
          <w:szCs w:val="24"/>
          <w:lang w:val="sr-Cyrl-RS"/>
        </w:rPr>
        <w:t>.</w:t>
      </w:r>
    </w:p>
    <w:p w14:paraId="5803B38F" w14:textId="77777777" w:rsidR="008E20C8" w:rsidRPr="00A535FE" w:rsidRDefault="008E20C8" w:rsidP="00E6601D">
      <w:pPr>
        <w:autoSpaceDE w:val="0"/>
        <w:autoSpaceDN w:val="0"/>
        <w:adjustRightInd w:val="0"/>
        <w:rPr>
          <w:noProof w:val="0"/>
          <w:sz w:val="24"/>
          <w:szCs w:val="24"/>
          <w:lang w:val="sr-Cyrl-RS"/>
        </w:rPr>
      </w:pPr>
    </w:p>
    <w:p w14:paraId="210C66C4" w14:textId="77777777" w:rsidR="00BB0FB3" w:rsidRPr="00A535FE" w:rsidRDefault="008E20C8" w:rsidP="00E6601D">
      <w:pPr>
        <w:autoSpaceDE w:val="0"/>
        <w:autoSpaceDN w:val="0"/>
        <w:adjustRightInd w:val="0"/>
        <w:rPr>
          <w:noProof w:val="0"/>
          <w:sz w:val="24"/>
          <w:szCs w:val="24"/>
          <w:lang w:val="sr-Cyrl-RS"/>
        </w:rPr>
      </w:pPr>
      <w:r w:rsidRPr="00A535FE">
        <w:rPr>
          <w:noProof w:val="0"/>
          <w:sz w:val="24"/>
          <w:szCs w:val="24"/>
          <w:lang w:val="sr-Latn-RS"/>
        </w:rPr>
        <w:t>O</w:t>
      </w:r>
      <w:r w:rsidRPr="00A535FE">
        <w:rPr>
          <w:noProof w:val="0"/>
          <w:sz w:val="24"/>
          <w:szCs w:val="24"/>
          <w:lang w:val="sr-Cyrl-RS"/>
        </w:rPr>
        <w:t>чекивани ефекти планирања су</w:t>
      </w:r>
      <w:r w:rsidR="00C04154" w:rsidRPr="00A535FE">
        <w:rPr>
          <w:noProof w:val="0"/>
          <w:sz w:val="24"/>
          <w:szCs w:val="24"/>
          <w:lang w:val="sr-Cyrl-RS"/>
        </w:rPr>
        <w:t xml:space="preserve"> и:</w:t>
      </w:r>
    </w:p>
    <w:p w14:paraId="73CF43AB" w14:textId="77777777" w:rsidR="0054115B" w:rsidRPr="00A535FE" w:rsidRDefault="00BB0FB3" w:rsidP="00DD6D5D">
      <w:pPr>
        <w:numPr>
          <w:ilvl w:val="0"/>
          <w:numId w:val="3"/>
        </w:numPr>
        <w:ind w:left="567" w:hanging="207"/>
        <w:jc w:val="both"/>
        <w:rPr>
          <w:sz w:val="24"/>
          <w:szCs w:val="24"/>
        </w:rPr>
      </w:pPr>
      <w:r w:rsidRPr="00A535FE">
        <w:rPr>
          <w:sz w:val="24"/>
          <w:szCs w:val="24"/>
          <w:lang w:val="sr-Cyrl-RS"/>
        </w:rPr>
        <w:t>п</w:t>
      </w:r>
      <w:r w:rsidR="0054115B" w:rsidRPr="00A535FE">
        <w:rPr>
          <w:sz w:val="24"/>
          <w:szCs w:val="24"/>
          <w:lang w:val="sr-Cyrl-RS"/>
        </w:rPr>
        <w:t>о</w:t>
      </w:r>
      <w:r w:rsidRPr="00A535FE">
        <w:rPr>
          <w:sz w:val="24"/>
          <w:szCs w:val="24"/>
          <w:lang w:val="sr-Cyrl-RS"/>
        </w:rPr>
        <w:t>већање атрактивности подручја, амбијенталних вредности и стандарда становања</w:t>
      </w:r>
      <w:r w:rsidR="00C04154" w:rsidRPr="00A535FE">
        <w:rPr>
          <w:sz w:val="24"/>
          <w:szCs w:val="24"/>
          <w:lang w:val="sr-Cyrl-RS"/>
        </w:rPr>
        <w:t>;</w:t>
      </w:r>
    </w:p>
    <w:p w14:paraId="7163E87C" w14:textId="77777777" w:rsidR="0054115B" w:rsidRPr="00A535FE" w:rsidRDefault="0054115B" w:rsidP="00DD6D5D">
      <w:pPr>
        <w:numPr>
          <w:ilvl w:val="0"/>
          <w:numId w:val="3"/>
        </w:numPr>
        <w:ind w:left="567" w:hanging="207"/>
        <w:jc w:val="both"/>
        <w:rPr>
          <w:sz w:val="24"/>
          <w:szCs w:val="24"/>
        </w:rPr>
      </w:pPr>
      <w:r w:rsidRPr="00A535FE">
        <w:rPr>
          <w:sz w:val="24"/>
          <w:szCs w:val="24"/>
        </w:rPr>
        <w:t>очување и побољшање услова животне средине</w:t>
      </w:r>
      <w:r w:rsidRPr="00A535FE">
        <w:rPr>
          <w:sz w:val="24"/>
          <w:szCs w:val="24"/>
          <w:lang w:val="sr-Cyrl-RS"/>
        </w:rPr>
        <w:t xml:space="preserve"> и</w:t>
      </w:r>
      <w:r w:rsidR="00270A60" w:rsidRPr="00A535FE">
        <w:rPr>
          <w:sz w:val="24"/>
          <w:szCs w:val="24"/>
        </w:rPr>
        <w:t xml:space="preserve"> смањење негативних утицаја применом енергетски ефикасне изградње</w:t>
      </w:r>
      <w:r w:rsidR="00270A60" w:rsidRPr="00A535FE">
        <w:rPr>
          <w:sz w:val="24"/>
          <w:szCs w:val="24"/>
          <w:lang w:val="sr-Cyrl-RS"/>
        </w:rPr>
        <w:t xml:space="preserve"> и</w:t>
      </w:r>
    </w:p>
    <w:p w14:paraId="20DAD682" w14:textId="77777777" w:rsidR="0054115B" w:rsidRPr="00A535FE" w:rsidRDefault="0054115B" w:rsidP="00DD6D5D">
      <w:pPr>
        <w:numPr>
          <w:ilvl w:val="0"/>
          <w:numId w:val="3"/>
        </w:numPr>
        <w:ind w:left="567" w:hanging="207"/>
        <w:jc w:val="both"/>
        <w:rPr>
          <w:sz w:val="24"/>
          <w:szCs w:val="24"/>
        </w:rPr>
      </w:pPr>
      <w:r w:rsidRPr="00A535FE">
        <w:rPr>
          <w:sz w:val="24"/>
          <w:szCs w:val="24"/>
          <w:lang w:val="sr-Cyrl-RS"/>
        </w:rPr>
        <w:t xml:space="preserve">обезбеђење </w:t>
      </w:r>
      <w:r w:rsidRPr="00A535FE">
        <w:rPr>
          <w:sz w:val="24"/>
          <w:szCs w:val="24"/>
        </w:rPr>
        <w:t>одговарајућ</w:t>
      </w:r>
      <w:r w:rsidRPr="00A535FE">
        <w:rPr>
          <w:sz w:val="24"/>
          <w:szCs w:val="24"/>
          <w:lang w:val="sr-Cyrl-RS"/>
        </w:rPr>
        <w:t>их</w:t>
      </w:r>
      <w:r w:rsidRPr="00A535FE">
        <w:rPr>
          <w:sz w:val="24"/>
          <w:szCs w:val="24"/>
        </w:rPr>
        <w:t xml:space="preserve"> мер</w:t>
      </w:r>
      <w:r w:rsidRPr="00A535FE">
        <w:rPr>
          <w:sz w:val="24"/>
          <w:szCs w:val="24"/>
          <w:lang w:val="sr-Cyrl-RS"/>
        </w:rPr>
        <w:t>а</w:t>
      </w:r>
      <w:r w:rsidRPr="00A535FE">
        <w:rPr>
          <w:sz w:val="24"/>
          <w:szCs w:val="24"/>
        </w:rPr>
        <w:t xml:space="preserve"> заштите од пожара и других елементарних</w:t>
      </w:r>
      <w:r w:rsidRPr="00A535FE">
        <w:rPr>
          <w:sz w:val="24"/>
          <w:szCs w:val="24"/>
          <w:lang w:val="sr-Cyrl-RS"/>
        </w:rPr>
        <w:t xml:space="preserve"> </w:t>
      </w:r>
      <w:r w:rsidRPr="00A535FE">
        <w:rPr>
          <w:sz w:val="24"/>
          <w:szCs w:val="24"/>
        </w:rPr>
        <w:t>непогода</w:t>
      </w:r>
    </w:p>
    <w:p w14:paraId="0663FDA4" w14:textId="77777777" w:rsidR="008E20C8" w:rsidRPr="00A535FE" w:rsidRDefault="008E20C8" w:rsidP="00C2418E">
      <w:pPr>
        <w:rPr>
          <w:sz w:val="24"/>
          <w:szCs w:val="24"/>
        </w:rPr>
      </w:pPr>
    </w:p>
    <w:p w14:paraId="450629D6" w14:textId="77777777" w:rsidR="00CE690D" w:rsidRPr="00A535FE" w:rsidRDefault="00CE690D" w:rsidP="00C2418E">
      <w:pPr>
        <w:rPr>
          <w:b/>
          <w:sz w:val="24"/>
          <w:szCs w:val="24"/>
        </w:rPr>
      </w:pPr>
    </w:p>
    <w:p w14:paraId="187FC57F" w14:textId="77777777" w:rsidR="007044D5" w:rsidRPr="00A535FE" w:rsidRDefault="007044D5" w:rsidP="00C2418E">
      <w:pPr>
        <w:rPr>
          <w:b/>
          <w:sz w:val="24"/>
          <w:szCs w:val="24"/>
        </w:rPr>
      </w:pPr>
    </w:p>
    <w:p w14:paraId="78C848F0" w14:textId="77777777" w:rsidR="00814B85" w:rsidRPr="00A535FE" w:rsidRDefault="00C2418E" w:rsidP="00C2418E">
      <w:pPr>
        <w:rPr>
          <w:b/>
          <w:sz w:val="24"/>
          <w:szCs w:val="24"/>
        </w:rPr>
      </w:pPr>
      <w:r w:rsidRPr="004F7413">
        <w:rPr>
          <w:b/>
          <w:sz w:val="24"/>
          <w:szCs w:val="24"/>
        </w:rPr>
        <w:lastRenderedPageBreak/>
        <w:t xml:space="preserve">1.4 </w:t>
      </w:r>
      <w:r w:rsidR="005E5602" w:rsidRPr="004F7413">
        <w:rPr>
          <w:b/>
          <w:sz w:val="24"/>
          <w:szCs w:val="24"/>
        </w:rPr>
        <w:t xml:space="preserve"> </w:t>
      </w:r>
      <w:r w:rsidR="00DC1B0E" w:rsidRPr="004F7413">
        <w:rPr>
          <w:b/>
          <w:sz w:val="24"/>
          <w:szCs w:val="24"/>
        </w:rPr>
        <w:t>Граница обухвата</w:t>
      </w:r>
      <w:r w:rsidRPr="004F7413">
        <w:rPr>
          <w:b/>
          <w:sz w:val="24"/>
          <w:szCs w:val="24"/>
        </w:rPr>
        <w:t xml:space="preserve"> плана</w:t>
      </w:r>
    </w:p>
    <w:p w14:paraId="36A31B0B" w14:textId="77777777" w:rsidR="001A5B39" w:rsidRPr="00A535FE" w:rsidRDefault="001A5B39" w:rsidP="00AF64F7">
      <w:pPr>
        <w:jc w:val="both"/>
        <w:rPr>
          <w:sz w:val="24"/>
          <w:szCs w:val="24"/>
          <w:lang w:val="sr-Cyrl-CS"/>
        </w:rPr>
      </w:pPr>
    </w:p>
    <w:p w14:paraId="2A515894" w14:textId="77777777" w:rsidR="002963CD" w:rsidRPr="00A535FE" w:rsidRDefault="00616285" w:rsidP="007044D5">
      <w:pPr>
        <w:jc w:val="both"/>
        <w:rPr>
          <w:sz w:val="24"/>
          <w:szCs w:val="24"/>
          <w:lang w:val="sr-Cyrl-CS"/>
        </w:rPr>
      </w:pPr>
      <w:r w:rsidRPr="00A535FE">
        <w:rPr>
          <w:sz w:val="24"/>
          <w:szCs w:val="24"/>
          <w:lang w:val="sr-Cyrl-RS"/>
        </w:rPr>
        <w:t xml:space="preserve">Простор обухваћен </w:t>
      </w:r>
      <w:r w:rsidR="00B9513B" w:rsidRPr="00A535FE">
        <w:rPr>
          <w:sz w:val="24"/>
          <w:szCs w:val="24"/>
          <w:lang w:val="sr-Cyrl-RS"/>
        </w:rPr>
        <w:t xml:space="preserve">границом </w:t>
      </w:r>
      <w:r w:rsidRPr="00A535FE">
        <w:rPr>
          <w:sz w:val="24"/>
          <w:szCs w:val="24"/>
          <w:lang w:val="sr-Cyrl-RS"/>
        </w:rPr>
        <w:t>План</w:t>
      </w:r>
      <w:r w:rsidR="00B9513B" w:rsidRPr="00A535FE">
        <w:rPr>
          <w:sz w:val="24"/>
          <w:szCs w:val="24"/>
          <w:lang w:val="sr-Cyrl-RS"/>
        </w:rPr>
        <w:t>а</w:t>
      </w:r>
      <w:r w:rsidRPr="00A535FE">
        <w:rPr>
          <w:sz w:val="24"/>
          <w:szCs w:val="24"/>
          <w:lang w:val="sr-Cyrl-RS"/>
        </w:rPr>
        <w:t xml:space="preserve"> налази </w:t>
      </w:r>
      <w:r w:rsidR="00B9513B" w:rsidRPr="00A535FE">
        <w:rPr>
          <w:sz w:val="24"/>
          <w:szCs w:val="24"/>
          <w:lang w:val="sr-Cyrl-RS"/>
        </w:rPr>
        <w:t>се</w:t>
      </w:r>
      <w:r w:rsidR="00E24AF4" w:rsidRPr="00A535FE">
        <w:rPr>
          <w:sz w:val="24"/>
          <w:szCs w:val="24"/>
          <w:lang w:val="sr-Cyrl-RS"/>
        </w:rPr>
        <w:t xml:space="preserve"> на </w:t>
      </w:r>
      <w:r w:rsidR="00614CE9" w:rsidRPr="00A535FE">
        <w:rPr>
          <w:sz w:val="24"/>
          <w:szCs w:val="24"/>
          <w:lang w:val="sr-Cyrl-CS"/>
        </w:rPr>
        <w:t>територији Градске општине</w:t>
      </w:r>
      <w:r w:rsidR="00E24AF4" w:rsidRPr="00A535FE">
        <w:rPr>
          <w:sz w:val="24"/>
          <w:szCs w:val="24"/>
          <w:lang w:val="sr-Cyrl-CS"/>
        </w:rPr>
        <w:t xml:space="preserve"> </w:t>
      </w:r>
      <w:r w:rsidR="00614CE9" w:rsidRPr="00A535FE">
        <w:rPr>
          <w:sz w:val="24"/>
          <w:szCs w:val="24"/>
          <w:lang w:val="sr-Cyrl-CS"/>
        </w:rPr>
        <w:t>Звездара</w:t>
      </w:r>
      <w:r w:rsidR="002D55CD" w:rsidRPr="00A535FE">
        <w:rPr>
          <w:sz w:val="24"/>
          <w:szCs w:val="24"/>
          <w:lang w:val="sr-Cyrl-CS"/>
        </w:rPr>
        <w:t xml:space="preserve">, у Учитељском насељу. </w:t>
      </w:r>
      <w:r w:rsidR="002963CD" w:rsidRPr="00A535FE">
        <w:rPr>
          <w:sz w:val="24"/>
          <w:szCs w:val="24"/>
          <w:lang w:val="sr-Cyrl-CS"/>
        </w:rPr>
        <w:t>У</w:t>
      </w:r>
      <w:r w:rsidR="002D55CD" w:rsidRPr="00A535FE">
        <w:rPr>
          <w:sz w:val="24"/>
          <w:szCs w:val="24"/>
          <w:lang w:val="sr-Cyrl-CS"/>
        </w:rPr>
        <w:t xml:space="preserve"> </w:t>
      </w:r>
      <w:r w:rsidR="006E65D5" w:rsidRPr="00A535FE">
        <w:rPr>
          <w:sz w:val="24"/>
          <w:szCs w:val="24"/>
          <w:lang w:val="sr-Cyrl-CS"/>
        </w:rPr>
        <w:t>непосредном окружењу</w:t>
      </w:r>
      <w:r w:rsidR="002963CD" w:rsidRPr="00A535FE">
        <w:rPr>
          <w:sz w:val="24"/>
          <w:szCs w:val="24"/>
          <w:lang w:val="sr-Cyrl-CS"/>
        </w:rPr>
        <w:t xml:space="preserve"> предметне локације </w:t>
      </w:r>
      <w:bookmarkStart w:id="7" w:name="_Hlk94895333"/>
      <w:r w:rsidR="00B940BB" w:rsidRPr="00A535FE">
        <w:rPr>
          <w:sz w:val="24"/>
          <w:szCs w:val="24"/>
          <w:lang w:val="sr-Cyrl-CS"/>
        </w:rPr>
        <w:t xml:space="preserve">на западу су </w:t>
      </w:r>
      <w:r w:rsidR="00BA5EC5" w:rsidRPr="00A535FE">
        <w:rPr>
          <w:sz w:val="24"/>
          <w:szCs w:val="24"/>
          <w:lang w:val="sr-Cyrl-RS"/>
        </w:rPr>
        <w:t>реализовани</w:t>
      </w:r>
      <w:r w:rsidR="00B940BB" w:rsidRPr="00A535FE">
        <w:rPr>
          <w:sz w:val="24"/>
          <w:szCs w:val="24"/>
          <w:lang w:val="sr-Cyrl-RS"/>
        </w:rPr>
        <w:t xml:space="preserve"> на основу ПГР Београда, </w:t>
      </w:r>
      <w:r w:rsidR="009B17A1" w:rsidRPr="00A535FE">
        <w:rPr>
          <w:sz w:val="24"/>
          <w:szCs w:val="24"/>
          <w:lang w:val="sr-Cyrl-RS"/>
        </w:rPr>
        <w:t>Урбанистичк</w:t>
      </w:r>
      <w:r w:rsidR="00B940BB" w:rsidRPr="00A535FE">
        <w:rPr>
          <w:sz w:val="24"/>
          <w:szCs w:val="24"/>
          <w:lang w:val="sr-Cyrl-RS"/>
        </w:rPr>
        <w:t>им</w:t>
      </w:r>
      <w:r w:rsidR="009B17A1" w:rsidRPr="00A535FE">
        <w:rPr>
          <w:sz w:val="24"/>
          <w:szCs w:val="24"/>
          <w:lang w:val="sr-Cyrl-RS"/>
        </w:rPr>
        <w:t xml:space="preserve"> пројект</w:t>
      </w:r>
      <w:r w:rsidR="00B940BB" w:rsidRPr="00A535FE">
        <w:rPr>
          <w:sz w:val="24"/>
          <w:szCs w:val="24"/>
          <w:lang w:val="sr-Cyrl-RS"/>
        </w:rPr>
        <w:t>ом</w:t>
      </w:r>
      <w:r w:rsidR="00BA5EC5" w:rsidRPr="00A535FE">
        <w:rPr>
          <w:sz w:val="24"/>
          <w:szCs w:val="24"/>
          <w:lang w:val="sr-Cyrl-RS"/>
        </w:rPr>
        <w:t xml:space="preserve"> </w:t>
      </w:r>
      <w:r w:rsidR="00BA5EC5" w:rsidRPr="00A535FE">
        <w:rPr>
          <w:sz w:val="24"/>
          <w:szCs w:val="24"/>
          <w:lang w:val="sr-Latn-RS"/>
        </w:rPr>
        <w:t>„</w:t>
      </w:r>
      <w:r w:rsidR="006E65D5" w:rsidRPr="00A535FE">
        <w:rPr>
          <w:sz w:val="24"/>
          <w:szCs w:val="24"/>
          <w:lang w:val="sr-Latn-RS"/>
        </w:rPr>
        <w:t xml:space="preserve">Beo </w:t>
      </w:r>
      <w:r w:rsidR="00620538" w:rsidRPr="00A535FE">
        <w:rPr>
          <w:sz w:val="24"/>
          <w:szCs w:val="24"/>
          <w:lang w:val="sr-Latn-RS"/>
        </w:rPr>
        <w:t>S</w:t>
      </w:r>
      <w:r w:rsidR="006E65D5" w:rsidRPr="00A535FE">
        <w:rPr>
          <w:sz w:val="24"/>
          <w:szCs w:val="24"/>
          <w:lang w:val="sr-Latn-RS"/>
        </w:rPr>
        <w:t xml:space="preserve">hopping </w:t>
      </w:r>
      <w:r w:rsidR="00620538" w:rsidRPr="00A535FE">
        <w:rPr>
          <w:sz w:val="24"/>
          <w:szCs w:val="24"/>
          <w:lang w:val="sr-Latn-RS"/>
        </w:rPr>
        <w:t>C</w:t>
      </w:r>
      <w:r w:rsidR="006E65D5" w:rsidRPr="00A535FE">
        <w:rPr>
          <w:sz w:val="24"/>
          <w:szCs w:val="24"/>
          <w:lang w:val="sr-Latn-RS"/>
        </w:rPr>
        <w:t>entar</w:t>
      </w:r>
      <w:r w:rsidR="00BA5EC5" w:rsidRPr="00A535FE">
        <w:rPr>
          <w:sz w:val="24"/>
          <w:szCs w:val="24"/>
          <w:lang w:val="sr-Latn-RS"/>
        </w:rPr>
        <w:t>“</w:t>
      </w:r>
      <w:r w:rsidR="006E65D5" w:rsidRPr="00A535FE">
        <w:rPr>
          <w:sz w:val="24"/>
          <w:szCs w:val="24"/>
          <w:lang w:val="sr-Latn-RS"/>
        </w:rPr>
        <w:t xml:space="preserve"> </w:t>
      </w:r>
      <w:r w:rsidR="006E65D5" w:rsidRPr="00A535FE">
        <w:rPr>
          <w:sz w:val="24"/>
          <w:szCs w:val="24"/>
          <w:lang w:val="sr-Cyrl-RS"/>
        </w:rPr>
        <w:t>и</w:t>
      </w:r>
      <w:r w:rsidR="006E65D5" w:rsidRPr="00A535FE">
        <w:rPr>
          <w:sz w:val="24"/>
          <w:szCs w:val="24"/>
          <w:lang w:val="sr-Latn-RS"/>
        </w:rPr>
        <w:t xml:space="preserve"> </w:t>
      </w:r>
      <w:r w:rsidR="00BA5EC5" w:rsidRPr="00A535FE">
        <w:rPr>
          <w:sz w:val="24"/>
          <w:szCs w:val="24"/>
          <w:lang w:val="sr-Latn-RS"/>
        </w:rPr>
        <w:t>„</w:t>
      </w:r>
      <w:r w:rsidR="006E65D5" w:rsidRPr="00A535FE">
        <w:rPr>
          <w:sz w:val="24"/>
          <w:szCs w:val="24"/>
          <w:lang w:val="sr-Latn-RS"/>
        </w:rPr>
        <w:t>Lidl</w:t>
      </w:r>
      <w:r w:rsidR="00BA5EC5" w:rsidRPr="00A535FE">
        <w:rPr>
          <w:sz w:val="24"/>
          <w:szCs w:val="24"/>
          <w:lang w:val="sr-Latn-RS"/>
        </w:rPr>
        <w:t>“</w:t>
      </w:r>
      <w:r w:rsidR="00BA5EC5" w:rsidRPr="00A535FE">
        <w:rPr>
          <w:sz w:val="24"/>
          <w:szCs w:val="24"/>
          <w:lang w:val="sr-Cyrl-RS"/>
        </w:rPr>
        <w:t xml:space="preserve"> </w:t>
      </w:r>
      <w:bookmarkEnd w:id="7"/>
      <w:r w:rsidR="00620538" w:rsidRPr="00A535FE">
        <w:rPr>
          <w:sz w:val="24"/>
          <w:szCs w:val="24"/>
          <w:lang w:val="sr-Cyrl-RS"/>
        </w:rPr>
        <w:t xml:space="preserve">и </w:t>
      </w:r>
      <w:r w:rsidR="00B940BB" w:rsidRPr="00A535FE">
        <w:rPr>
          <w:sz w:val="24"/>
          <w:szCs w:val="24"/>
          <w:lang w:val="sr-Cyrl-RS"/>
        </w:rPr>
        <w:t xml:space="preserve">на северу </w:t>
      </w:r>
      <w:r w:rsidR="00620538" w:rsidRPr="00A535FE">
        <w:rPr>
          <w:sz w:val="24"/>
          <w:szCs w:val="24"/>
          <w:lang w:val="sr-Cyrl-RS"/>
        </w:rPr>
        <w:t>вишепородични стамбени објек</w:t>
      </w:r>
      <w:r w:rsidR="00B940BB" w:rsidRPr="00A535FE">
        <w:rPr>
          <w:sz w:val="24"/>
          <w:szCs w:val="24"/>
          <w:lang w:val="sr-Cyrl-RS"/>
        </w:rPr>
        <w:t>а</w:t>
      </w:r>
      <w:r w:rsidR="00620538" w:rsidRPr="00A535FE">
        <w:rPr>
          <w:sz w:val="24"/>
          <w:szCs w:val="24"/>
          <w:lang w:val="sr-Cyrl-RS"/>
        </w:rPr>
        <w:t>т</w:t>
      </w:r>
      <w:r w:rsidR="00B940BB" w:rsidRPr="00A535FE">
        <w:rPr>
          <w:sz w:val="24"/>
          <w:szCs w:val="24"/>
          <w:lang w:val="sr-Cyrl-RS"/>
        </w:rPr>
        <w:t>.</w:t>
      </w:r>
      <w:r w:rsidR="0054115B" w:rsidRPr="00A535FE">
        <w:rPr>
          <w:sz w:val="24"/>
          <w:szCs w:val="24"/>
          <w:lang w:val="sr-Cyrl-CS"/>
        </w:rPr>
        <w:t xml:space="preserve"> </w:t>
      </w:r>
    </w:p>
    <w:p w14:paraId="32A40BFF" w14:textId="77777777" w:rsidR="004F7413" w:rsidRDefault="004F7413" w:rsidP="004F7413">
      <w:pPr>
        <w:tabs>
          <w:tab w:val="left" w:pos="801"/>
        </w:tabs>
        <w:rPr>
          <w:sz w:val="24"/>
          <w:szCs w:val="24"/>
          <w:lang w:val="sr-Cyrl-CS"/>
        </w:rPr>
      </w:pPr>
      <w:bookmarkStart w:id="8" w:name="_Hlk89768303"/>
    </w:p>
    <w:p w14:paraId="5A6CF925" w14:textId="77777777" w:rsidR="004F7413" w:rsidRPr="00DF7C9B" w:rsidRDefault="004F7413" w:rsidP="004F7413">
      <w:pPr>
        <w:tabs>
          <w:tab w:val="left" w:pos="801"/>
        </w:tabs>
        <w:rPr>
          <w:sz w:val="24"/>
          <w:szCs w:val="24"/>
        </w:rPr>
      </w:pPr>
      <w:r w:rsidRPr="00A535FE">
        <w:rPr>
          <w:sz w:val="24"/>
          <w:szCs w:val="24"/>
          <w:lang w:val="sr-Cyrl-CS"/>
        </w:rPr>
        <w:t>Граница Плана је дефинисана:</w:t>
      </w:r>
    </w:p>
    <w:p w14:paraId="219EF389" w14:textId="77777777" w:rsidR="004F7413" w:rsidRPr="00A535FE" w:rsidRDefault="004F7413" w:rsidP="004F7413">
      <w:pPr>
        <w:jc w:val="both"/>
        <w:rPr>
          <w:sz w:val="24"/>
          <w:szCs w:val="24"/>
          <w:lang w:val="sr-Cyrl-CS"/>
        </w:rPr>
      </w:pPr>
      <w:r w:rsidRPr="00A535FE">
        <w:rPr>
          <w:sz w:val="24"/>
          <w:szCs w:val="24"/>
          <w:lang w:val="sr-Cyrl-CS"/>
        </w:rPr>
        <w:t>-спољном регулацијом улице Др. Велизара Косановића (део од улице Учитељска до улице Заге Маливук (Мис Ирбијева)</w:t>
      </w:r>
      <w:r>
        <w:rPr>
          <w:sz w:val="24"/>
          <w:szCs w:val="24"/>
          <w:lang w:val="sr-Cyrl-CS"/>
        </w:rPr>
        <w:t xml:space="preserve"> и</w:t>
      </w:r>
    </w:p>
    <w:p w14:paraId="69F1823E" w14:textId="77777777" w:rsidR="004F7413" w:rsidRPr="00A535FE" w:rsidRDefault="004F7413" w:rsidP="004F7413">
      <w:pPr>
        <w:tabs>
          <w:tab w:val="left" w:pos="801"/>
        </w:tabs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>-</w:t>
      </w:r>
      <w:r w:rsidRPr="00A535FE">
        <w:rPr>
          <w:sz w:val="24"/>
          <w:szCs w:val="24"/>
        </w:rPr>
        <w:t xml:space="preserve">спољном регулацијом улице </w:t>
      </w:r>
      <w:r w:rsidRPr="00A535FE">
        <w:rPr>
          <w:sz w:val="24"/>
          <w:szCs w:val="24"/>
          <w:lang w:val="sr-Cyrl-RS"/>
        </w:rPr>
        <w:t xml:space="preserve">Нова 1 (део) и </w:t>
      </w:r>
      <w:r w:rsidRPr="00A535FE">
        <w:rPr>
          <w:sz w:val="24"/>
          <w:szCs w:val="24"/>
        </w:rPr>
        <w:t>Нова 2</w:t>
      </w:r>
      <w:r w:rsidRPr="00A535FE">
        <w:rPr>
          <w:sz w:val="24"/>
          <w:szCs w:val="24"/>
          <w:lang w:val="sr-Cyrl-RS"/>
        </w:rPr>
        <w:t xml:space="preserve"> </w:t>
      </w:r>
      <w:r w:rsidRPr="00A535FE">
        <w:rPr>
          <w:sz w:val="24"/>
          <w:szCs w:val="24"/>
        </w:rPr>
        <w:t>према Плану детаљне регулације за комплекс фабрике „Букуља“ у улици Велизара Косановића – Београд, подручје између улица Заге Маливук, Велизара Косановића, Дољенске и комплекса „Прецизне механике“ – општина Звездара („Службени лист града Београда“ бр. 10/06)</w:t>
      </w:r>
      <w:r w:rsidRPr="00A535FE">
        <w:rPr>
          <w:sz w:val="24"/>
          <w:szCs w:val="24"/>
          <w:lang w:val="sr-Cyrl-RS"/>
        </w:rPr>
        <w:t>.</w:t>
      </w:r>
    </w:p>
    <w:p w14:paraId="413CBC80" w14:textId="77777777" w:rsidR="00D245C5" w:rsidRDefault="004F7413" w:rsidP="004F7413">
      <w:pPr>
        <w:tabs>
          <w:tab w:val="left" w:pos="801"/>
        </w:tabs>
        <w:jc w:val="both"/>
        <w:rPr>
          <w:bCs/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>У контакту планиране улице Др. Велизара Косановића и улице Мис Ирбијева на северу</w:t>
      </w:r>
      <w:r w:rsidR="00D245C5">
        <w:rPr>
          <w:sz w:val="24"/>
          <w:szCs w:val="24"/>
          <w:lang w:val="sr-Cyrl-RS"/>
        </w:rPr>
        <w:t>, граница Плана</w:t>
      </w:r>
      <w:r w:rsidRPr="00A535FE">
        <w:rPr>
          <w:sz w:val="24"/>
          <w:szCs w:val="24"/>
          <w:lang w:val="sr-Cyrl-RS"/>
        </w:rPr>
        <w:t xml:space="preserve"> се поклапа са </w:t>
      </w:r>
      <w:r w:rsidRPr="00A535FE">
        <w:rPr>
          <w:bCs/>
          <w:sz w:val="24"/>
          <w:szCs w:val="24"/>
          <w:lang w:val="sr-Cyrl-RS"/>
        </w:rPr>
        <w:t>Планом детаљне регулације подручја између улица Господара Вучића,</w:t>
      </w:r>
      <w:r w:rsidRPr="00A535FE">
        <w:rPr>
          <w:sz w:val="24"/>
          <w:szCs w:val="24"/>
          <w:lang w:val="sr-Cyrl-RS"/>
        </w:rPr>
        <w:t xml:space="preserve"> </w:t>
      </w:r>
      <w:r w:rsidRPr="00A535FE">
        <w:rPr>
          <w:bCs/>
          <w:sz w:val="24"/>
          <w:szCs w:val="24"/>
          <w:lang w:val="sr-Cyrl-RS"/>
        </w:rPr>
        <w:t>Војислава Илића, Топаловићеве, Крижанићеве, Мис Ирбијеве, Паје Јовановића и Милинка Кушића – општина Звездара („Службени лист града Београда“ бр. 7</w:t>
      </w:r>
      <w:r w:rsidRPr="00A535FE">
        <w:rPr>
          <w:bCs/>
          <w:sz w:val="24"/>
          <w:szCs w:val="24"/>
        </w:rPr>
        <w:t>/</w:t>
      </w:r>
      <w:r w:rsidRPr="00A535FE">
        <w:rPr>
          <w:bCs/>
          <w:sz w:val="24"/>
          <w:szCs w:val="24"/>
          <w:lang w:val="sr-Cyrl-RS"/>
        </w:rPr>
        <w:t>10)</w:t>
      </w:r>
      <w:r w:rsidR="00D245C5">
        <w:rPr>
          <w:bCs/>
          <w:sz w:val="24"/>
          <w:szCs w:val="24"/>
          <w:lang w:val="sr-Cyrl-RS"/>
        </w:rPr>
        <w:t>.</w:t>
      </w:r>
    </w:p>
    <w:p w14:paraId="711E7C8E" w14:textId="2F9EE10A" w:rsidR="004F7413" w:rsidRPr="00A535FE" w:rsidRDefault="00D245C5" w:rsidP="004F7413">
      <w:pPr>
        <w:tabs>
          <w:tab w:val="left" w:pos="801"/>
        </w:tabs>
        <w:jc w:val="both"/>
        <w:rPr>
          <w:sz w:val="24"/>
          <w:szCs w:val="24"/>
        </w:rPr>
      </w:pPr>
      <w:r>
        <w:rPr>
          <w:bCs/>
          <w:sz w:val="24"/>
          <w:szCs w:val="24"/>
          <w:lang w:val="sr-Cyrl-RS"/>
        </w:rPr>
        <w:t xml:space="preserve">У </w:t>
      </w:r>
      <w:r w:rsidR="004F7413" w:rsidRPr="00A535FE">
        <w:rPr>
          <w:bCs/>
          <w:sz w:val="24"/>
          <w:szCs w:val="24"/>
          <w:lang w:val="sr-Cyrl-RS"/>
        </w:rPr>
        <w:t>контакту планиране улице Др. Велизара Косановића и улице Учитељска на југу</w:t>
      </w:r>
      <w:r>
        <w:rPr>
          <w:bCs/>
          <w:sz w:val="24"/>
          <w:szCs w:val="24"/>
          <w:lang w:val="sr-Cyrl-RS"/>
        </w:rPr>
        <w:t>, граница Плана се поклапа</w:t>
      </w:r>
      <w:r w:rsidR="004F7413" w:rsidRPr="00A535FE">
        <w:rPr>
          <w:bCs/>
          <w:sz w:val="24"/>
          <w:szCs w:val="24"/>
          <w:lang w:val="sr-Cyrl-RS"/>
        </w:rPr>
        <w:t xml:space="preserve"> са Планом детаљне регулације између улица Вирпазарске, Пљевљанске, Др. Велизара Косановића, Учитељске, Марчанске, Мис Ирбијеве и Опатијске („Службени лист града Београда“ бр. 23</w:t>
      </w:r>
      <w:r w:rsidR="004F7413" w:rsidRPr="00A535FE">
        <w:rPr>
          <w:bCs/>
          <w:sz w:val="24"/>
          <w:szCs w:val="24"/>
        </w:rPr>
        <w:t>/</w:t>
      </w:r>
      <w:r w:rsidR="004F7413" w:rsidRPr="00A535FE">
        <w:rPr>
          <w:bCs/>
          <w:sz w:val="24"/>
          <w:szCs w:val="24"/>
          <w:lang w:val="sr-Cyrl-RS"/>
        </w:rPr>
        <w:t>04)</w:t>
      </w:r>
      <w:r>
        <w:rPr>
          <w:bCs/>
          <w:sz w:val="24"/>
          <w:szCs w:val="24"/>
          <w:lang w:val="sr-Cyrl-RS"/>
        </w:rPr>
        <w:t>.</w:t>
      </w:r>
    </w:p>
    <w:p w14:paraId="2043409A" w14:textId="38CB309A" w:rsidR="004F7413" w:rsidRPr="00A535FE" w:rsidRDefault="004F7413" w:rsidP="004F7413">
      <w:pPr>
        <w:tabs>
          <w:tab w:val="left" w:pos="801"/>
        </w:tabs>
        <w:jc w:val="both"/>
        <w:rPr>
          <w:sz w:val="24"/>
          <w:szCs w:val="24"/>
        </w:rPr>
      </w:pPr>
    </w:p>
    <w:p w14:paraId="6C3722DC" w14:textId="09CDA49C" w:rsidR="008B29B4" w:rsidRPr="00A535FE" w:rsidRDefault="0000144D" w:rsidP="0000144D">
      <w:pPr>
        <w:jc w:val="both"/>
        <w:rPr>
          <w:noProof w:val="0"/>
          <w:sz w:val="24"/>
          <w:szCs w:val="24"/>
          <w:lang w:val="sr-Cyrl-RS"/>
        </w:rPr>
      </w:pPr>
      <w:proofErr w:type="spellStart"/>
      <w:r w:rsidRPr="00A535FE">
        <w:rPr>
          <w:noProof w:val="0"/>
          <w:sz w:val="24"/>
          <w:szCs w:val="24"/>
        </w:rPr>
        <w:t>Све</w:t>
      </w:r>
      <w:proofErr w:type="spellEnd"/>
      <w:r w:rsidRPr="00A535FE">
        <w:rPr>
          <w:noProof w:val="0"/>
          <w:sz w:val="24"/>
          <w:szCs w:val="24"/>
        </w:rPr>
        <w:t xml:space="preserve"> </w:t>
      </w:r>
      <w:proofErr w:type="spellStart"/>
      <w:r w:rsidRPr="00A535FE">
        <w:rPr>
          <w:noProof w:val="0"/>
          <w:sz w:val="24"/>
          <w:szCs w:val="24"/>
        </w:rPr>
        <w:t>катастарске</w:t>
      </w:r>
      <w:proofErr w:type="spellEnd"/>
      <w:r w:rsidRPr="00A535FE">
        <w:rPr>
          <w:noProof w:val="0"/>
          <w:sz w:val="24"/>
          <w:szCs w:val="24"/>
        </w:rPr>
        <w:t xml:space="preserve"> </w:t>
      </w:r>
      <w:proofErr w:type="spellStart"/>
      <w:r w:rsidRPr="00A535FE">
        <w:rPr>
          <w:noProof w:val="0"/>
          <w:sz w:val="24"/>
          <w:szCs w:val="24"/>
        </w:rPr>
        <w:t>парцеле</w:t>
      </w:r>
      <w:proofErr w:type="spellEnd"/>
      <w:r w:rsidRPr="00A535FE">
        <w:rPr>
          <w:noProof w:val="0"/>
          <w:sz w:val="24"/>
          <w:szCs w:val="24"/>
        </w:rPr>
        <w:t xml:space="preserve"> </w:t>
      </w:r>
      <w:proofErr w:type="spellStart"/>
      <w:r w:rsidRPr="00A535FE">
        <w:rPr>
          <w:noProof w:val="0"/>
          <w:sz w:val="24"/>
          <w:szCs w:val="24"/>
        </w:rPr>
        <w:t>обухваћене</w:t>
      </w:r>
      <w:proofErr w:type="spellEnd"/>
      <w:r w:rsidRPr="00A535FE">
        <w:rPr>
          <w:noProof w:val="0"/>
          <w:sz w:val="24"/>
          <w:szCs w:val="24"/>
        </w:rPr>
        <w:t xml:space="preserve"> </w:t>
      </w:r>
      <w:r w:rsidRPr="00A535FE">
        <w:rPr>
          <w:noProof w:val="0"/>
          <w:sz w:val="24"/>
          <w:szCs w:val="24"/>
          <w:lang w:val="sr-Cyrl-RS"/>
        </w:rPr>
        <w:t>границом П</w:t>
      </w:r>
      <w:proofErr w:type="spellStart"/>
      <w:r w:rsidRPr="00A535FE">
        <w:rPr>
          <w:noProof w:val="0"/>
          <w:sz w:val="24"/>
          <w:szCs w:val="24"/>
        </w:rPr>
        <w:t>лан</w:t>
      </w:r>
      <w:proofErr w:type="spellEnd"/>
      <w:r w:rsidRPr="00A535FE">
        <w:rPr>
          <w:noProof w:val="0"/>
          <w:sz w:val="24"/>
          <w:szCs w:val="24"/>
          <w:lang w:val="sr-Cyrl-RS"/>
        </w:rPr>
        <w:t>а</w:t>
      </w:r>
      <w:r w:rsidRPr="00A535FE">
        <w:rPr>
          <w:noProof w:val="0"/>
          <w:sz w:val="24"/>
          <w:szCs w:val="24"/>
        </w:rPr>
        <w:t xml:space="preserve"> </w:t>
      </w:r>
      <w:proofErr w:type="spellStart"/>
      <w:r w:rsidRPr="00A535FE">
        <w:rPr>
          <w:noProof w:val="0"/>
          <w:sz w:val="24"/>
          <w:szCs w:val="24"/>
        </w:rPr>
        <w:t>припадају</w:t>
      </w:r>
      <w:proofErr w:type="spellEnd"/>
      <w:r w:rsidRPr="00A535FE">
        <w:rPr>
          <w:noProof w:val="0"/>
          <w:sz w:val="24"/>
          <w:szCs w:val="24"/>
        </w:rPr>
        <w:t xml:space="preserve"> КО </w:t>
      </w:r>
      <w:r w:rsidRPr="00A535FE">
        <w:rPr>
          <w:noProof w:val="0"/>
          <w:sz w:val="24"/>
          <w:szCs w:val="24"/>
          <w:lang w:val="sr-Cyrl-RS"/>
        </w:rPr>
        <w:t>Звездара и то</w:t>
      </w:r>
      <w:r w:rsidRPr="00A535FE">
        <w:rPr>
          <w:noProof w:val="0"/>
          <w:sz w:val="24"/>
          <w:szCs w:val="24"/>
        </w:rPr>
        <w:t>:</w:t>
      </w:r>
    </w:p>
    <w:p w14:paraId="1A41459D" w14:textId="77777777" w:rsidR="0000144D" w:rsidRPr="00A535FE" w:rsidRDefault="0000144D" w:rsidP="0000144D">
      <w:pPr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 xml:space="preserve">целе: </w:t>
      </w:r>
    </w:p>
    <w:p w14:paraId="55185CE5" w14:textId="0A48F9D6" w:rsidR="008B29B4" w:rsidRPr="00A535FE" w:rsidRDefault="0000144D" w:rsidP="0000144D">
      <w:pPr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</w:rPr>
        <w:t xml:space="preserve">11186/15, 11186/18, 11186/19, </w:t>
      </w:r>
      <w:r w:rsidR="003E58F3" w:rsidRPr="00A535FE">
        <w:rPr>
          <w:sz w:val="24"/>
          <w:szCs w:val="24"/>
          <w:lang w:val="sr-Cyrl-RS"/>
        </w:rPr>
        <w:t xml:space="preserve">11186/48, </w:t>
      </w:r>
      <w:r w:rsidRPr="00A535FE">
        <w:rPr>
          <w:sz w:val="24"/>
          <w:szCs w:val="24"/>
        </w:rPr>
        <w:t>11186/50, 11186/51, 11186/52, 11186/91, 11186/92, 11186/93,</w:t>
      </w:r>
      <w:r w:rsidRPr="00A535FE">
        <w:rPr>
          <w:sz w:val="24"/>
          <w:szCs w:val="24"/>
          <w:lang w:val="sr-Cyrl-RS"/>
        </w:rPr>
        <w:t xml:space="preserve"> </w:t>
      </w:r>
      <w:r w:rsidRPr="00A535FE">
        <w:rPr>
          <w:sz w:val="24"/>
          <w:szCs w:val="24"/>
        </w:rPr>
        <w:t xml:space="preserve">11186/94, 11186/95, 11186/97, 11186/99, 11186/100, </w:t>
      </w:r>
      <w:r w:rsidR="00A8472C" w:rsidRPr="00A535FE">
        <w:rPr>
          <w:sz w:val="24"/>
          <w:szCs w:val="24"/>
          <w:lang w:val="sr-Cyrl-RS"/>
        </w:rPr>
        <w:t xml:space="preserve">11186/15, </w:t>
      </w:r>
      <w:r w:rsidR="0007102B" w:rsidRPr="00A535FE">
        <w:rPr>
          <w:sz w:val="24"/>
          <w:szCs w:val="24"/>
          <w:lang w:val="sr-Cyrl-RS"/>
        </w:rPr>
        <w:t xml:space="preserve">11186/115, </w:t>
      </w:r>
      <w:r w:rsidRPr="00A535FE">
        <w:rPr>
          <w:sz w:val="24"/>
          <w:szCs w:val="24"/>
        </w:rPr>
        <w:t xml:space="preserve">11186/116, 11186/117, 11186/118, </w:t>
      </w:r>
      <w:r w:rsidR="00A8472C" w:rsidRPr="00A535FE">
        <w:rPr>
          <w:sz w:val="24"/>
          <w:szCs w:val="24"/>
          <w:lang w:val="sr-Cyrl-RS"/>
        </w:rPr>
        <w:t xml:space="preserve">11186/119, </w:t>
      </w:r>
      <w:r w:rsidRPr="00A535FE">
        <w:rPr>
          <w:sz w:val="24"/>
          <w:szCs w:val="24"/>
        </w:rPr>
        <w:t>11186/122, 11186/129</w:t>
      </w:r>
      <w:r w:rsidRPr="00A535FE">
        <w:rPr>
          <w:sz w:val="24"/>
          <w:szCs w:val="24"/>
          <w:lang w:val="sr-Cyrl-RS"/>
        </w:rPr>
        <w:t>,</w:t>
      </w:r>
      <w:r w:rsidR="003E58F3" w:rsidRPr="00A535FE">
        <w:rPr>
          <w:sz w:val="24"/>
          <w:szCs w:val="24"/>
          <w:lang w:val="sr-Cyrl-RS"/>
        </w:rPr>
        <w:t xml:space="preserve"> 13216/4, 13217/5 и 13265/5</w:t>
      </w:r>
    </w:p>
    <w:p w14:paraId="22B09443" w14:textId="77777777" w:rsidR="0000144D" w:rsidRPr="00A535FE" w:rsidRDefault="0000144D" w:rsidP="0000144D">
      <w:pPr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>делови:</w:t>
      </w:r>
    </w:p>
    <w:p w14:paraId="6B34845C" w14:textId="57DD401E" w:rsidR="0000144D" w:rsidRPr="00A535FE" w:rsidRDefault="00986DFD" w:rsidP="0000144D">
      <w:pPr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 xml:space="preserve">11186/110, </w:t>
      </w:r>
      <w:r w:rsidR="00A8472C" w:rsidRPr="00A535FE">
        <w:rPr>
          <w:sz w:val="24"/>
          <w:szCs w:val="24"/>
          <w:lang w:val="sr-Cyrl-RS"/>
        </w:rPr>
        <w:t>11186/</w:t>
      </w:r>
      <w:r w:rsidRPr="00A535FE">
        <w:rPr>
          <w:sz w:val="24"/>
          <w:szCs w:val="24"/>
          <w:lang w:val="sr-Cyrl-RS"/>
        </w:rPr>
        <w:t>1</w:t>
      </w:r>
      <w:r w:rsidR="00A8472C" w:rsidRPr="00A535FE">
        <w:rPr>
          <w:sz w:val="24"/>
          <w:szCs w:val="24"/>
          <w:lang w:val="sr-Cyrl-RS"/>
        </w:rPr>
        <w:t xml:space="preserve">14, </w:t>
      </w:r>
      <w:r w:rsidR="0000144D" w:rsidRPr="00A535FE">
        <w:rPr>
          <w:sz w:val="24"/>
          <w:szCs w:val="24"/>
        </w:rPr>
        <w:t>11186/26</w:t>
      </w:r>
      <w:r w:rsidR="0000144D" w:rsidRPr="00A535FE">
        <w:rPr>
          <w:sz w:val="24"/>
          <w:szCs w:val="24"/>
          <w:lang w:val="sr-Cyrl-RS"/>
        </w:rPr>
        <w:t>,</w:t>
      </w:r>
      <w:r w:rsidR="0000144D" w:rsidRPr="00A535FE">
        <w:rPr>
          <w:sz w:val="24"/>
          <w:szCs w:val="24"/>
        </w:rPr>
        <w:t xml:space="preserve"> 11186/27</w:t>
      </w:r>
      <w:r w:rsidR="0000144D" w:rsidRPr="00A535FE">
        <w:rPr>
          <w:sz w:val="24"/>
          <w:szCs w:val="24"/>
          <w:lang w:val="sr-Cyrl-RS"/>
        </w:rPr>
        <w:t>,</w:t>
      </w:r>
      <w:r w:rsidR="0000144D" w:rsidRPr="00A535FE">
        <w:rPr>
          <w:sz w:val="24"/>
          <w:szCs w:val="24"/>
        </w:rPr>
        <w:t xml:space="preserve"> 11186/120</w:t>
      </w:r>
      <w:r w:rsidRPr="00A535FE">
        <w:rPr>
          <w:sz w:val="24"/>
          <w:szCs w:val="24"/>
          <w:lang w:val="sr-Cyrl-RS"/>
        </w:rPr>
        <w:t xml:space="preserve">, 11187/1, </w:t>
      </w:r>
      <w:r w:rsidRPr="00A535FE">
        <w:rPr>
          <w:sz w:val="24"/>
          <w:szCs w:val="24"/>
        </w:rPr>
        <w:t>13216/2</w:t>
      </w:r>
      <w:r w:rsidRPr="00A535FE">
        <w:rPr>
          <w:sz w:val="24"/>
          <w:szCs w:val="24"/>
          <w:lang w:val="sr-Cyrl-RS"/>
        </w:rPr>
        <w:t>,</w:t>
      </w:r>
      <w:r w:rsidRPr="00A535FE">
        <w:rPr>
          <w:sz w:val="24"/>
          <w:szCs w:val="24"/>
        </w:rPr>
        <w:t xml:space="preserve"> </w:t>
      </w:r>
      <w:r w:rsidRPr="00A535FE">
        <w:rPr>
          <w:sz w:val="24"/>
          <w:szCs w:val="24"/>
          <w:lang w:val="sr-Cyrl-RS"/>
        </w:rPr>
        <w:t>13216/5, 13217/7, 13219/5, 13219/8, 13265/2</w:t>
      </w:r>
      <w:r w:rsidR="0007102B" w:rsidRPr="00A535FE">
        <w:rPr>
          <w:sz w:val="24"/>
          <w:szCs w:val="24"/>
          <w:lang w:val="sr-Cyrl-RS"/>
        </w:rPr>
        <w:t xml:space="preserve"> и</w:t>
      </w:r>
      <w:r w:rsidRPr="00A535FE">
        <w:rPr>
          <w:sz w:val="24"/>
          <w:szCs w:val="24"/>
          <w:lang w:val="sr-Cyrl-RS"/>
        </w:rPr>
        <w:t xml:space="preserve"> </w:t>
      </w:r>
      <w:r w:rsidR="00717055" w:rsidRPr="00A535FE">
        <w:rPr>
          <w:sz w:val="24"/>
          <w:szCs w:val="24"/>
          <w:lang w:val="sr-Cyrl-RS"/>
        </w:rPr>
        <w:t>13265/5</w:t>
      </w:r>
    </w:p>
    <w:p w14:paraId="58C6BC33" w14:textId="77777777" w:rsidR="0000144D" w:rsidRPr="00A535FE" w:rsidRDefault="0000144D" w:rsidP="00614CE9">
      <w:pPr>
        <w:autoSpaceDE w:val="0"/>
        <w:autoSpaceDN w:val="0"/>
        <w:adjustRightInd w:val="0"/>
        <w:jc w:val="both"/>
        <w:rPr>
          <w:noProof w:val="0"/>
          <w:sz w:val="24"/>
          <w:szCs w:val="24"/>
          <w:lang w:val="sr-Latn-RS"/>
        </w:rPr>
      </w:pPr>
    </w:p>
    <w:p w14:paraId="5B2ED741" w14:textId="77777777" w:rsidR="0040121E" w:rsidRPr="00A535FE" w:rsidRDefault="0040121E" w:rsidP="0040121E">
      <w:pPr>
        <w:jc w:val="both"/>
        <w:rPr>
          <w:i/>
          <w:iCs/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 xml:space="preserve">Напомена: </w:t>
      </w:r>
      <w:r w:rsidRPr="00A535FE">
        <w:rPr>
          <w:sz w:val="24"/>
          <w:szCs w:val="24"/>
        </w:rPr>
        <w:t xml:space="preserve">У случају неслагања наведених бројева катастарских парцела </w:t>
      </w:r>
      <w:r w:rsidRPr="00A535FE">
        <w:rPr>
          <w:sz w:val="24"/>
          <w:szCs w:val="24"/>
          <w:lang w:val="sr-Cyrl-RS"/>
        </w:rPr>
        <w:t>из текстуалног и графичког дела</w:t>
      </w:r>
      <w:r w:rsidRPr="00A535FE">
        <w:rPr>
          <w:sz w:val="24"/>
          <w:szCs w:val="24"/>
        </w:rPr>
        <w:t xml:space="preserve">и меродавни су </w:t>
      </w:r>
      <w:r w:rsidRPr="00A535FE">
        <w:rPr>
          <w:sz w:val="24"/>
          <w:szCs w:val="24"/>
          <w:lang w:val="sr-Cyrl-RS"/>
        </w:rPr>
        <w:t>бројеви катастарских парцела</w:t>
      </w:r>
      <w:r w:rsidRPr="00A535FE">
        <w:rPr>
          <w:sz w:val="24"/>
          <w:szCs w:val="24"/>
        </w:rPr>
        <w:t xml:space="preserve"> из графичк</w:t>
      </w:r>
      <w:r w:rsidRPr="00A535FE">
        <w:rPr>
          <w:sz w:val="24"/>
          <w:szCs w:val="24"/>
          <w:lang w:val="sr-Cyrl-RS"/>
        </w:rPr>
        <w:t>их</w:t>
      </w:r>
      <w:r w:rsidRPr="00A535FE">
        <w:rPr>
          <w:sz w:val="24"/>
          <w:szCs w:val="24"/>
        </w:rPr>
        <w:t xml:space="preserve"> прилога</w:t>
      </w:r>
      <w:r w:rsidRPr="00A535FE">
        <w:rPr>
          <w:sz w:val="24"/>
          <w:szCs w:val="24"/>
          <w:lang w:val="sr-Cyrl-RS"/>
        </w:rPr>
        <w:t>.</w:t>
      </w:r>
    </w:p>
    <w:p w14:paraId="2F04B394" w14:textId="77777777" w:rsidR="0040121E" w:rsidRPr="00A535FE" w:rsidRDefault="0040121E" w:rsidP="0040121E">
      <w:pPr>
        <w:jc w:val="both"/>
        <w:rPr>
          <w:sz w:val="24"/>
          <w:szCs w:val="24"/>
          <w:lang w:val="sr-Cyrl-RS"/>
        </w:rPr>
      </w:pPr>
    </w:p>
    <w:p w14:paraId="6269FBDF" w14:textId="23FEB008" w:rsidR="001616B3" w:rsidRPr="00A535FE" w:rsidRDefault="00BA5EC5" w:rsidP="00BA5EC5">
      <w:pPr>
        <w:jc w:val="both"/>
        <w:rPr>
          <w:sz w:val="24"/>
          <w:szCs w:val="24"/>
        </w:rPr>
      </w:pPr>
      <w:r w:rsidRPr="00A535FE">
        <w:rPr>
          <w:sz w:val="24"/>
          <w:szCs w:val="24"/>
        </w:rPr>
        <w:t xml:space="preserve">Предложена граница Плана </w:t>
      </w:r>
      <w:r w:rsidRPr="00A535FE">
        <w:rPr>
          <w:sz w:val="24"/>
          <w:szCs w:val="24"/>
          <w:lang w:val="sr-Cyrl-RS"/>
        </w:rPr>
        <w:t xml:space="preserve">је </w:t>
      </w:r>
      <w:r w:rsidRPr="00A535FE">
        <w:rPr>
          <w:sz w:val="24"/>
          <w:szCs w:val="24"/>
        </w:rPr>
        <w:t xml:space="preserve">приказана на свим графичким прилозима </w:t>
      </w:r>
      <w:r w:rsidR="007F6056" w:rsidRPr="00A535FE">
        <w:rPr>
          <w:sz w:val="24"/>
          <w:szCs w:val="24"/>
          <w:lang w:val="sr-Cyrl-RS"/>
        </w:rPr>
        <w:t>Елабората за рани јавни увид</w:t>
      </w:r>
      <w:r w:rsidRPr="00A535FE">
        <w:rPr>
          <w:sz w:val="24"/>
          <w:szCs w:val="24"/>
        </w:rPr>
        <w:t xml:space="preserve">. </w:t>
      </w:r>
      <w:r w:rsidR="000F46A1" w:rsidRPr="00A535FE">
        <w:rPr>
          <w:noProof w:val="0"/>
          <w:sz w:val="24"/>
          <w:szCs w:val="24"/>
          <w:lang w:val="sr-Latn-RS"/>
        </w:rPr>
        <w:t>Површина</w:t>
      </w:r>
      <w:r w:rsidR="000F46A1" w:rsidRPr="00A535FE">
        <w:rPr>
          <w:noProof w:val="0"/>
          <w:sz w:val="24"/>
          <w:szCs w:val="24"/>
          <w:lang w:val="sr-Cyrl-RS"/>
        </w:rPr>
        <w:t xml:space="preserve"> Плана</w:t>
      </w:r>
      <w:r w:rsidR="000F46A1" w:rsidRPr="00A535FE">
        <w:rPr>
          <w:noProof w:val="0"/>
          <w:sz w:val="24"/>
          <w:szCs w:val="24"/>
          <w:lang w:val="sr-Latn-RS"/>
        </w:rPr>
        <w:t xml:space="preserve"> </w:t>
      </w:r>
      <w:r w:rsidR="00614CE9" w:rsidRPr="00A535FE">
        <w:rPr>
          <w:noProof w:val="0"/>
          <w:sz w:val="24"/>
          <w:szCs w:val="24"/>
          <w:lang w:val="sr-Cyrl-RS"/>
        </w:rPr>
        <w:t xml:space="preserve">износи </w:t>
      </w:r>
      <w:r w:rsidR="007C0AB5" w:rsidRPr="00A535FE">
        <w:rPr>
          <w:noProof w:val="0"/>
          <w:sz w:val="24"/>
          <w:szCs w:val="24"/>
          <w:lang w:val="sr-Cyrl-RS"/>
        </w:rPr>
        <w:t>~ 1,0</w:t>
      </w:r>
      <w:r w:rsidR="000F46A1" w:rsidRPr="00A535FE">
        <w:rPr>
          <w:noProof w:val="0"/>
          <w:sz w:val="24"/>
          <w:szCs w:val="24"/>
          <w:lang w:val="sr-Latn-RS"/>
        </w:rPr>
        <w:t xml:space="preserve"> ha</w:t>
      </w:r>
      <w:r w:rsidR="00422C55" w:rsidRPr="00A535FE">
        <w:rPr>
          <w:noProof w:val="0"/>
          <w:sz w:val="24"/>
          <w:szCs w:val="24"/>
          <w:lang w:val="sr-Cyrl-RS"/>
        </w:rPr>
        <w:t xml:space="preserve"> (~8.034</w:t>
      </w:r>
      <w:r w:rsidR="00422C55" w:rsidRPr="00A535FE">
        <w:rPr>
          <w:noProof w:val="0"/>
          <w:sz w:val="24"/>
          <w:szCs w:val="24"/>
          <w:lang w:val="sr-Latn-RS"/>
        </w:rPr>
        <w:t xml:space="preserve"> m</w:t>
      </w:r>
      <w:r w:rsidR="00422C55" w:rsidRPr="00A535FE">
        <w:rPr>
          <w:noProof w:val="0"/>
          <w:sz w:val="24"/>
          <w:szCs w:val="24"/>
          <w:vertAlign w:val="superscript"/>
          <w:lang w:val="sr-Cyrl-RS"/>
        </w:rPr>
        <w:t>2</w:t>
      </w:r>
      <w:r w:rsidR="00422C55" w:rsidRPr="00A535FE">
        <w:rPr>
          <w:noProof w:val="0"/>
          <w:sz w:val="24"/>
          <w:szCs w:val="24"/>
          <w:lang w:val="sr-Cyrl-RS"/>
        </w:rPr>
        <w:t>)</w:t>
      </w:r>
      <w:r w:rsidR="000F46A1" w:rsidRPr="00A535FE">
        <w:rPr>
          <w:noProof w:val="0"/>
          <w:sz w:val="24"/>
          <w:szCs w:val="24"/>
          <w:lang w:val="sr-Latn-RS"/>
        </w:rPr>
        <w:t xml:space="preserve">, а </w:t>
      </w:r>
      <w:r w:rsidR="000F46A1" w:rsidRPr="00A535FE">
        <w:rPr>
          <w:noProof w:val="0"/>
          <w:sz w:val="24"/>
          <w:szCs w:val="24"/>
          <w:lang w:val="sr-Cyrl-RS"/>
        </w:rPr>
        <w:t>коначн</w:t>
      </w:r>
      <w:r w:rsidR="00512B98" w:rsidRPr="00A535FE">
        <w:rPr>
          <w:noProof w:val="0"/>
          <w:sz w:val="24"/>
          <w:szCs w:val="24"/>
          <w:lang w:val="sr-Cyrl-RS"/>
        </w:rPr>
        <w:t>а</w:t>
      </w:r>
      <w:r w:rsidR="000F46A1" w:rsidRPr="00A535FE">
        <w:rPr>
          <w:noProof w:val="0"/>
          <w:sz w:val="24"/>
          <w:szCs w:val="24"/>
          <w:lang w:val="sr-Latn-RS"/>
        </w:rPr>
        <w:t xml:space="preserve"> границ</w:t>
      </w:r>
      <w:r w:rsidR="00512B98" w:rsidRPr="00A535FE">
        <w:rPr>
          <w:noProof w:val="0"/>
          <w:sz w:val="24"/>
          <w:szCs w:val="24"/>
          <w:lang w:val="sr-Cyrl-RS"/>
        </w:rPr>
        <w:t>а</w:t>
      </w:r>
      <w:r w:rsidR="000F46A1" w:rsidRPr="00A535FE">
        <w:rPr>
          <w:noProof w:val="0"/>
          <w:sz w:val="24"/>
          <w:szCs w:val="24"/>
          <w:lang w:val="sr-Latn-RS"/>
        </w:rPr>
        <w:t xml:space="preserve"> биће </w:t>
      </w:r>
      <w:r w:rsidR="00E60525" w:rsidRPr="00A535FE">
        <w:rPr>
          <w:sz w:val="24"/>
          <w:szCs w:val="24"/>
          <w:lang w:val="sr-Cyrl-RS"/>
        </w:rPr>
        <w:t>дефинисан</w:t>
      </w:r>
      <w:r w:rsidR="00234C61" w:rsidRPr="00A535FE">
        <w:rPr>
          <w:sz w:val="24"/>
          <w:szCs w:val="24"/>
          <w:lang w:val="sr-Latn-RS"/>
        </w:rPr>
        <w:t>a</w:t>
      </w:r>
      <w:r w:rsidR="000F46A1" w:rsidRPr="00A535FE">
        <w:rPr>
          <w:sz w:val="24"/>
          <w:szCs w:val="24"/>
        </w:rPr>
        <w:t xml:space="preserve"> приликом израде и верификације Нацрта плана</w:t>
      </w:r>
      <w:r w:rsidR="0000144D" w:rsidRPr="00A535FE">
        <w:rPr>
          <w:sz w:val="24"/>
          <w:szCs w:val="24"/>
          <w:lang w:val="sr-Cyrl-RS"/>
        </w:rPr>
        <w:t>.</w:t>
      </w:r>
    </w:p>
    <w:bookmarkEnd w:id="8"/>
    <w:p w14:paraId="16F08251" w14:textId="77777777" w:rsidR="0054115B" w:rsidRPr="00A535FE" w:rsidRDefault="0054115B" w:rsidP="00614CE9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23C40AE9" w14:textId="77777777" w:rsidR="00C133BC" w:rsidRPr="00A535FE" w:rsidRDefault="00C133BC" w:rsidP="002A2965">
      <w:pPr>
        <w:jc w:val="both"/>
        <w:rPr>
          <w:sz w:val="24"/>
          <w:szCs w:val="24"/>
        </w:rPr>
      </w:pPr>
      <w:r w:rsidRPr="00A535FE">
        <w:rPr>
          <w:sz w:val="24"/>
          <w:szCs w:val="24"/>
        </w:rPr>
        <w:t xml:space="preserve">За израду </w:t>
      </w:r>
      <w:r w:rsidR="00943B0E" w:rsidRPr="00A535FE">
        <w:rPr>
          <w:sz w:val="24"/>
          <w:szCs w:val="24"/>
          <w:lang w:val="sr-Cyrl-RS"/>
        </w:rPr>
        <w:t>Е</w:t>
      </w:r>
      <w:r w:rsidRPr="00A535FE">
        <w:rPr>
          <w:sz w:val="24"/>
          <w:szCs w:val="24"/>
        </w:rPr>
        <w:t xml:space="preserve">лабората за рани јавни увид коришћене су следеће подлоге: </w:t>
      </w:r>
    </w:p>
    <w:p w14:paraId="32E349F0" w14:textId="77777777" w:rsidR="00C133BC" w:rsidRPr="00A535FE" w:rsidRDefault="00C133BC" w:rsidP="002A2965">
      <w:pPr>
        <w:jc w:val="both"/>
        <w:rPr>
          <w:sz w:val="24"/>
          <w:szCs w:val="24"/>
          <w:lang w:val="sr-Latn-RS"/>
        </w:rPr>
      </w:pPr>
      <w:r w:rsidRPr="00A535FE">
        <w:rPr>
          <w:sz w:val="24"/>
          <w:szCs w:val="24"/>
        </w:rPr>
        <w:sym w:font="Symbol" w:char="F0B7"/>
      </w:r>
      <w:r w:rsidR="000454AB" w:rsidRPr="00A535FE">
        <w:rPr>
          <w:sz w:val="24"/>
          <w:szCs w:val="24"/>
        </w:rPr>
        <w:t xml:space="preserve"> орто</w:t>
      </w:r>
      <w:r w:rsidR="004E31CE" w:rsidRPr="00A535FE">
        <w:rPr>
          <w:sz w:val="24"/>
          <w:szCs w:val="24"/>
          <w:lang w:val="sr-Cyrl-RS"/>
        </w:rPr>
        <w:t>-</w:t>
      </w:r>
      <w:r w:rsidRPr="00A535FE">
        <w:rPr>
          <w:sz w:val="24"/>
          <w:szCs w:val="24"/>
        </w:rPr>
        <w:t>фото снимак</w:t>
      </w:r>
      <w:r w:rsidR="00B13EAF" w:rsidRPr="00A535FE">
        <w:rPr>
          <w:sz w:val="24"/>
          <w:szCs w:val="24"/>
          <w:lang w:val="sr-Cyrl-RS"/>
        </w:rPr>
        <w:t xml:space="preserve"> и</w:t>
      </w:r>
    </w:p>
    <w:p w14:paraId="549845FE" w14:textId="77777777" w:rsidR="00C133BC" w:rsidRPr="00A535FE" w:rsidRDefault="00C133BC" w:rsidP="002A2965">
      <w:pPr>
        <w:jc w:val="both"/>
        <w:rPr>
          <w:sz w:val="24"/>
          <w:szCs w:val="24"/>
        </w:rPr>
      </w:pPr>
      <w:r w:rsidRPr="00A535FE">
        <w:rPr>
          <w:sz w:val="24"/>
          <w:szCs w:val="24"/>
        </w:rPr>
        <w:sym w:font="Symbol" w:char="F0B7"/>
      </w:r>
      <w:r w:rsidRPr="00A535FE">
        <w:rPr>
          <w:sz w:val="24"/>
          <w:szCs w:val="24"/>
        </w:rPr>
        <w:t xml:space="preserve"> </w:t>
      </w:r>
      <w:r w:rsidR="001579D6" w:rsidRPr="00A535FE">
        <w:rPr>
          <w:sz w:val="24"/>
          <w:szCs w:val="24"/>
        </w:rPr>
        <w:t>катастарско</w:t>
      </w:r>
      <w:r w:rsidR="00B13EAF" w:rsidRPr="00A535FE">
        <w:rPr>
          <w:sz w:val="24"/>
          <w:szCs w:val="24"/>
          <w:lang w:val="sr-Cyrl-RS"/>
        </w:rPr>
        <w:t xml:space="preserve"> -</w:t>
      </w:r>
      <w:r w:rsidR="009D1095" w:rsidRPr="00A535FE">
        <w:rPr>
          <w:sz w:val="24"/>
          <w:szCs w:val="24"/>
        </w:rPr>
        <w:t xml:space="preserve"> </w:t>
      </w:r>
      <w:r w:rsidR="0054115B" w:rsidRPr="00A535FE">
        <w:rPr>
          <w:sz w:val="24"/>
          <w:szCs w:val="24"/>
        </w:rPr>
        <w:t>топографски пл</w:t>
      </w:r>
      <w:r w:rsidR="00AB3E7D" w:rsidRPr="00A535FE">
        <w:rPr>
          <w:sz w:val="24"/>
          <w:szCs w:val="24"/>
          <w:lang w:val="sr-Cyrl-RS"/>
        </w:rPr>
        <w:t>а</w:t>
      </w:r>
      <w:r w:rsidR="00E954ED" w:rsidRPr="00A535FE">
        <w:rPr>
          <w:sz w:val="24"/>
          <w:szCs w:val="24"/>
        </w:rPr>
        <w:t>н</w:t>
      </w:r>
      <w:r w:rsidRPr="00A535FE">
        <w:rPr>
          <w:sz w:val="24"/>
          <w:szCs w:val="24"/>
        </w:rPr>
        <w:t xml:space="preserve"> </w:t>
      </w:r>
    </w:p>
    <w:p w14:paraId="70C1F7E3" w14:textId="77777777" w:rsidR="006775CE" w:rsidRPr="00A535FE" w:rsidRDefault="006775CE" w:rsidP="002A2965">
      <w:pPr>
        <w:jc w:val="both"/>
        <w:rPr>
          <w:sz w:val="24"/>
          <w:szCs w:val="24"/>
        </w:rPr>
      </w:pPr>
    </w:p>
    <w:p w14:paraId="5C4FBEC4" w14:textId="77777777" w:rsidR="00E32F0C" w:rsidRPr="00A535FE" w:rsidRDefault="00F3765D" w:rsidP="002A2965">
      <w:pPr>
        <w:jc w:val="both"/>
        <w:rPr>
          <w:sz w:val="24"/>
          <w:szCs w:val="24"/>
        </w:rPr>
      </w:pPr>
      <w:r w:rsidRPr="00A535FE">
        <w:rPr>
          <w:sz w:val="24"/>
          <w:szCs w:val="24"/>
        </w:rPr>
        <w:t xml:space="preserve">Шире окружење </w:t>
      </w:r>
      <w:r w:rsidR="006775CE" w:rsidRPr="00A535FE">
        <w:rPr>
          <w:sz w:val="24"/>
          <w:szCs w:val="24"/>
          <w:lang w:val="sr-Cyrl-RS"/>
        </w:rPr>
        <w:t xml:space="preserve">је </w:t>
      </w:r>
      <w:r w:rsidRPr="00A535FE">
        <w:rPr>
          <w:sz w:val="24"/>
          <w:szCs w:val="24"/>
        </w:rPr>
        <w:t xml:space="preserve">приказано на графичком прилогу </w:t>
      </w:r>
      <w:r w:rsidR="00B34758" w:rsidRPr="00A535FE">
        <w:rPr>
          <w:sz w:val="24"/>
          <w:szCs w:val="24"/>
          <w:lang w:val="sr-Cyrl-RS"/>
        </w:rPr>
        <w:t>-</w:t>
      </w:r>
      <w:r w:rsidR="00227A0C" w:rsidRPr="00A535FE">
        <w:rPr>
          <w:sz w:val="24"/>
          <w:szCs w:val="24"/>
          <w:lang w:val="sr-Cyrl-RS"/>
        </w:rPr>
        <w:t xml:space="preserve"> лист </w:t>
      </w:r>
      <w:r w:rsidRPr="00A535FE">
        <w:rPr>
          <w:sz w:val="24"/>
          <w:szCs w:val="24"/>
        </w:rPr>
        <w:t>бр. 1 „</w:t>
      </w:r>
      <w:r w:rsidR="00C752C3" w:rsidRPr="00A535FE">
        <w:rPr>
          <w:sz w:val="24"/>
          <w:szCs w:val="24"/>
          <w:lang w:val="sr-Cyrl-RS"/>
        </w:rPr>
        <w:t>Шира ситуација са границом Плана</w:t>
      </w:r>
      <w:r w:rsidRPr="00A535FE">
        <w:rPr>
          <w:sz w:val="24"/>
          <w:szCs w:val="24"/>
        </w:rPr>
        <w:t xml:space="preserve">“, Р 1: </w:t>
      </w:r>
      <w:r w:rsidR="00BA5EC5" w:rsidRPr="00A535FE">
        <w:rPr>
          <w:sz w:val="24"/>
          <w:szCs w:val="24"/>
        </w:rPr>
        <w:t>2</w:t>
      </w:r>
      <w:r w:rsidR="00EA640E" w:rsidRPr="00A535FE">
        <w:rPr>
          <w:sz w:val="24"/>
          <w:szCs w:val="24"/>
          <w:lang w:val="sr-Cyrl-RS"/>
        </w:rPr>
        <w:t>5</w:t>
      </w:r>
      <w:r w:rsidRPr="00A535FE">
        <w:rPr>
          <w:sz w:val="24"/>
          <w:szCs w:val="24"/>
        </w:rPr>
        <w:t>00.</w:t>
      </w:r>
    </w:p>
    <w:p w14:paraId="628274ED" w14:textId="77777777" w:rsidR="004F7413" w:rsidRPr="00A535FE" w:rsidRDefault="004F7413" w:rsidP="00E32F0C">
      <w:pPr>
        <w:jc w:val="both"/>
        <w:rPr>
          <w:b/>
          <w:sz w:val="24"/>
          <w:szCs w:val="24"/>
        </w:rPr>
      </w:pPr>
    </w:p>
    <w:p w14:paraId="1A358DD2" w14:textId="77777777" w:rsidR="004B0FF2" w:rsidRPr="00A535FE" w:rsidRDefault="001479C4" w:rsidP="00E32F0C">
      <w:pPr>
        <w:jc w:val="both"/>
        <w:rPr>
          <w:b/>
          <w:sz w:val="24"/>
          <w:szCs w:val="24"/>
        </w:rPr>
      </w:pPr>
      <w:r w:rsidRPr="00A535FE">
        <w:rPr>
          <w:b/>
          <w:sz w:val="24"/>
          <w:szCs w:val="24"/>
        </w:rPr>
        <w:lastRenderedPageBreak/>
        <w:t xml:space="preserve">1.5 </w:t>
      </w:r>
      <w:r w:rsidR="004B0FF2" w:rsidRPr="00A535FE">
        <w:rPr>
          <w:b/>
          <w:sz w:val="24"/>
          <w:szCs w:val="24"/>
        </w:rPr>
        <w:t xml:space="preserve"> П</w:t>
      </w:r>
      <w:r w:rsidRPr="00A535FE">
        <w:rPr>
          <w:b/>
          <w:sz w:val="24"/>
          <w:szCs w:val="24"/>
        </w:rPr>
        <w:t>ланске условљености из плана вишег реда</w:t>
      </w:r>
      <w:r w:rsidR="004B0FF2" w:rsidRPr="00A535FE">
        <w:rPr>
          <w:b/>
          <w:sz w:val="24"/>
          <w:szCs w:val="24"/>
        </w:rPr>
        <w:t xml:space="preserve"> </w:t>
      </w:r>
    </w:p>
    <w:p w14:paraId="138E8297" w14:textId="77777777" w:rsidR="00C176A0" w:rsidRPr="00A535FE" w:rsidRDefault="00C176A0" w:rsidP="00E32F0C">
      <w:pPr>
        <w:jc w:val="both"/>
        <w:rPr>
          <w:sz w:val="24"/>
          <w:szCs w:val="24"/>
        </w:rPr>
      </w:pPr>
    </w:p>
    <w:p w14:paraId="5D349167" w14:textId="77777777" w:rsidR="00450660" w:rsidRPr="00A535FE" w:rsidRDefault="008A321D" w:rsidP="00614CE9">
      <w:pPr>
        <w:jc w:val="both"/>
        <w:rPr>
          <w:sz w:val="24"/>
          <w:szCs w:val="24"/>
          <w:lang w:val="sr-Cyrl-RS"/>
        </w:rPr>
      </w:pPr>
      <w:proofErr w:type="spellStart"/>
      <w:r w:rsidRPr="00A535FE">
        <w:rPr>
          <w:noProof w:val="0"/>
          <w:sz w:val="24"/>
          <w:szCs w:val="24"/>
        </w:rPr>
        <w:t>Предметни</w:t>
      </w:r>
      <w:proofErr w:type="spellEnd"/>
      <w:r w:rsidRPr="00A535FE">
        <w:rPr>
          <w:noProof w:val="0"/>
          <w:sz w:val="24"/>
          <w:szCs w:val="24"/>
        </w:rPr>
        <w:t xml:space="preserve"> </w:t>
      </w:r>
      <w:proofErr w:type="spellStart"/>
      <w:r w:rsidRPr="00A535FE">
        <w:rPr>
          <w:noProof w:val="0"/>
          <w:sz w:val="24"/>
          <w:szCs w:val="24"/>
        </w:rPr>
        <w:t>простор</w:t>
      </w:r>
      <w:proofErr w:type="spellEnd"/>
      <w:r w:rsidRPr="00A535FE">
        <w:rPr>
          <w:noProof w:val="0"/>
          <w:sz w:val="24"/>
          <w:szCs w:val="24"/>
        </w:rPr>
        <w:t xml:space="preserve"> </w:t>
      </w:r>
      <w:proofErr w:type="spellStart"/>
      <w:r w:rsidRPr="00A535FE">
        <w:rPr>
          <w:noProof w:val="0"/>
          <w:sz w:val="24"/>
          <w:szCs w:val="24"/>
        </w:rPr>
        <w:t>се</w:t>
      </w:r>
      <w:proofErr w:type="spellEnd"/>
      <w:r w:rsidRPr="00A535FE">
        <w:rPr>
          <w:noProof w:val="0"/>
          <w:sz w:val="24"/>
          <w:szCs w:val="24"/>
        </w:rPr>
        <w:t xml:space="preserve"> </w:t>
      </w:r>
      <w:proofErr w:type="spellStart"/>
      <w:r w:rsidRPr="00A535FE">
        <w:rPr>
          <w:noProof w:val="0"/>
          <w:sz w:val="24"/>
          <w:szCs w:val="24"/>
        </w:rPr>
        <w:t>налази</w:t>
      </w:r>
      <w:proofErr w:type="spellEnd"/>
      <w:r w:rsidRPr="00A535FE">
        <w:rPr>
          <w:noProof w:val="0"/>
          <w:sz w:val="24"/>
          <w:szCs w:val="24"/>
        </w:rPr>
        <w:t xml:space="preserve"> у </w:t>
      </w:r>
      <w:proofErr w:type="spellStart"/>
      <w:r w:rsidRPr="00A535FE">
        <w:rPr>
          <w:noProof w:val="0"/>
          <w:sz w:val="24"/>
          <w:szCs w:val="24"/>
        </w:rPr>
        <w:t>границама</w:t>
      </w:r>
      <w:proofErr w:type="spellEnd"/>
      <w:r w:rsidRPr="00A535FE">
        <w:rPr>
          <w:noProof w:val="0"/>
          <w:sz w:val="24"/>
          <w:szCs w:val="24"/>
        </w:rPr>
        <w:t xml:space="preserve"> </w:t>
      </w:r>
      <w:r w:rsidRPr="00A535FE">
        <w:rPr>
          <w:sz w:val="24"/>
          <w:szCs w:val="24"/>
          <w:lang w:val="sr-Cyrl-RS"/>
        </w:rPr>
        <w:t>ПГР Београда</w:t>
      </w:r>
      <w:r w:rsidR="006A3097" w:rsidRPr="00A535FE">
        <w:rPr>
          <w:sz w:val="24"/>
          <w:szCs w:val="24"/>
          <w:lang w:val="sr-Cyrl-RS"/>
        </w:rPr>
        <w:t>,</w:t>
      </w:r>
      <w:r w:rsidR="00450660" w:rsidRPr="00A535FE">
        <w:rPr>
          <w:sz w:val="24"/>
          <w:szCs w:val="24"/>
          <w:lang w:val="sr-Cyrl-RS"/>
        </w:rPr>
        <w:t xml:space="preserve"> у средњој зони, у целини </w:t>
      </w:r>
      <w:r w:rsidR="00450660" w:rsidRPr="00A535FE">
        <w:rPr>
          <w:sz w:val="24"/>
          <w:szCs w:val="24"/>
          <w:lang w:val="sr-Latn-RS"/>
        </w:rPr>
        <w:t>XVII</w:t>
      </w:r>
      <w:r w:rsidR="00450660" w:rsidRPr="00A535FE">
        <w:rPr>
          <w:sz w:val="24"/>
          <w:szCs w:val="24"/>
        </w:rPr>
        <w:t xml:space="preserve"> – </w:t>
      </w:r>
      <w:r w:rsidR="00450660" w:rsidRPr="00A535FE">
        <w:rPr>
          <w:bCs/>
          <w:sz w:val="24"/>
          <w:szCs w:val="24"/>
          <w:lang w:val="sr-Cyrl-CS"/>
        </w:rPr>
        <w:t>Вождовац, Шумице, Коњарник</w:t>
      </w:r>
      <w:r w:rsidR="008B29B4" w:rsidRPr="00A535FE">
        <w:rPr>
          <w:bCs/>
          <w:sz w:val="24"/>
          <w:szCs w:val="24"/>
          <w:lang w:val="sr-Cyrl-CS"/>
        </w:rPr>
        <w:t>.</w:t>
      </w:r>
      <w:r w:rsidR="00450660" w:rsidRPr="00A535FE">
        <w:rPr>
          <w:bCs/>
          <w:sz w:val="24"/>
          <w:szCs w:val="24"/>
          <w:lang w:val="sr-Cyrl-CS"/>
        </w:rPr>
        <w:t xml:space="preserve"> </w:t>
      </w:r>
    </w:p>
    <w:p w14:paraId="44BAFF40" w14:textId="77777777" w:rsidR="0011049F" w:rsidRPr="00A535FE" w:rsidRDefault="0011049F" w:rsidP="00146413">
      <w:pPr>
        <w:autoSpaceDE w:val="0"/>
        <w:autoSpaceDN w:val="0"/>
        <w:adjustRightInd w:val="0"/>
        <w:jc w:val="both"/>
        <w:rPr>
          <w:sz w:val="24"/>
          <w:szCs w:val="24"/>
          <w:lang w:val="sr-Cyrl-RS"/>
        </w:rPr>
      </w:pPr>
    </w:p>
    <w:p w14:paraId="54DF0421" w14:textId="77777777" w:rsidR="005B0CDC" w:rsidRPr="00A535FE" w:rsidRDefault="00624EF0" w:rsidP="00146413">
      <w:pPr>
        <w:autoSpaceDE w:val="0"/>
        <w:autoSpaceDN w:val="0"/>
        <w:adjustRightInd w:val="0"/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 xml:space="preserve">Према </w:t>
      </w:r>
      <w:r w:rsidR="003757F8" w:rsidRPr="00A535FE">
        <w:rPr>
          <w:sz w:val="24"/>
          <w:szCs w:val="24"/>
          <w:lang w:val="sr-Cyrl-RS"/>
        </w:rPr>
        <w:t>ПГР Беогр</w:t>
      </w:r>
      <w:r w:rsidR="00614CE9" w:rsidRPr="00A535FE">
        <w:rPr>
          <w:sz w:val="24"/>
          <w:szCs w:val="24"/>
          <w:lang w:val="sr-Cyrl-RS"/>
        </w:rPr>
        <w:t>а</w:t>
      </w:r>
      <w:r w:rsidR="003757F8" w:rsidRPr="00A535FE">
        <w:rPr>
          <w:sz w:val="24"/>
          <w:szCs w:val="24"/>
          <w:lang w:val="sr-Cyrl-RS"/>
        </w:rPr>
        <w:t xml:space="preserve">да, </w:t>
      </w:r>
      <w:r w:rsidRPr="00A535FE">
        <w:rPr>
          <w:sz w:val="24"/>
          <w:szCs w:val="24"/>
          <w:lang w:val="sr-Cyrl-RS"/>
        </w:rPr>
        <w:t>графичк</w:t>
      </w:r>
      <w:r w:rsidR="003757F8" w:rsidRPr="00A535FE">
        <w:rPr>
          <w:sz w:val="24"/>
          <w:szCs w:val="24"/>
          <w:lang w:val="sr-Cyrl-RS"/>
        </w:rPr>
        <w:t>и</w:t>
      </w:r>
      <w:r w:rsidRPr="00A535FE">
        <w:rPr>
          <w:sz w:val="24"/>
          <w:szCs w:val="24"/>
          <w:lang w:val="sr-Cyrl-RS"/>
        </w:rPr>
        <w:t xml:space="preserve"> прилог</w:t>
      </w:r>
      <w:r w:rsidR="00CF5BC0" w:rsidRPr="00A535FE">
        <w:rPr>
          <w:sz w:val="24"/>
          <w:szCs w:val="24"/>
          <w:lang w:val="sr-Cyrl-RS"/>
        </w:rPr>
        <w:t xml:space="preserve"> </w:t>
      </w:r>
      <w:r w:rsidR="003757F8" w:rsidRPr="00A535FE">
        <w:rPr>
          <w:sz w:val="24"/>
          <w:szCs w:val="24"/>
          <w:lang w:val="sr-Cyrl-RS"/>
        </w:rPr>
        <w:t>бр</w:t>
      </w:r>
      <w:r w:rsidR="00614CE9" w:rsidRPr="00A535FE">
        <w:rPr>
          <w:sz w:val="24"/>
          <w:szCs w:val="24"/>
          <w:lang w:val="sr-Cyrl-RS"/>
        </w:rPr>
        <w:t>. 2</w:t>
      </w:r>
      <w:r w:rsidR="00495E80" w:rsidRPr="00A535FE">
        <w:rPr>
          <w:sz w:val="24"/>
          <w:szCs w:val="24"/>
          <w:lang w:val="sr-Cyrl-RS"/>
        </w:rPr>
        <w:t>-7</w:t>
      </w:r>
      <w:r w:rsidR="00E6601D" w:rsidRPr="00A535FE">
        <w:rPr>
          <w:sz w:val="24"/>
          <w:szCs w:val="24"/>
          <w:lang w:val="sr-Cyrl-RS"/>
        </w:rPr>
        <w:t xml:space="preserve"> </w:t>
      </w:r>
      <w:r w:rsidRPr="00A535FE">
        <w:rPr>
          <w:sz w:val="24"/>
          <w:szCs w:val="24"/>
          <w:lang w:val="sr-Cyrl-RS"/>
        </w:rPr>
        <w:t>„Планирана намен</w:t>
      </w:r>
      <w:r w:rsidR="00AF43A0" w:rsidRPr="00A535FE">
        <w:rPr>
          <w:sz w:val="24"/>
          <w:szCs w:val="24"/>
          <w:lang w:val="sr-Cyrl-RS"/>
        </w:rPr>
        <w:t>а</w:t>
      </w:r>
      <w:r w:rsidRPr="00A535FE">
        <w:rPr>
          <w:sz w:val="24"/>
          <w:szCs w:val="24"/>
          <w:lang w:val="sr-Cyrl-RS"/>
        </w:rPr>
        <w:t xml:space="preserve"> површина“, </w:t>
      </w:r>
      <w:r w:rsidR="003757F8" w:rsidRPr="00A535FE">
        <w:rPr>
          <w:sz w:val="24"/>
          <w:szCs w:val="24"/>
        </w:rPr>
        <w:t xml:space="preserve">подручје у оквиру границе </w:t>
      </w:r>
      <w:r w:rsidR="003757F8" w:rsidRPr="00A535FE">
        <w:rPr>
          <w:sz w:val="24"/>
          <w:szCs w:val="24"/>
          <w:lang w:val="sr-Cyrl-RS"/>
        </w:rPr>
        <w:t>П</w:t>
      </w:r>
      <w:r w:rsidR="003757F8" w:rsidRPr="00A535FE">
        <w:rPr>
          <w:sz w:val="24"/>
          <w:szCs w:val="24"/>
        </w:rPr>
        <w:t>лана планирано</w:t>
      </w:r>
      <w:r w:rsidR="003757F8" w:rsidRPr="00A535FE">
        <w:rPr>
          <w:sz w:val="24"/>
          <w:szCs w:val="24"/>
          <w:lang w:val="sr-Cyrl-RS"/>
        </w:rPr>
        <w:t xml:space="preserve"> је за</w:t>
      </w:r>
      <w:r w:rsidR="005B0CDC" w:rsidRPr="00A535FE">
        <w:rPr>
          <w:sz w:val="24"/>
          <w:szCs w:val="24"/>
          <w:lang w:val="sr-Cyrl-RS"/>
        </w:rPr>
        <w:t>:</w:t>
      </w:r>
    </w:p>
    <w:p w14:paraId="0AAE4394" w14:textId="77777777" w:rsidR="00C12208" w:rsidRPr="00A535FE" w:rsidRDefault="00C12208" w:rsidP="00146413">
      <w:pPr>
        <w:autoSpaceDE w:val="0"/>
        <w:autoSpaceDN w:val="0"/>
        <w:adjustRightInd w:val="0"/>
        <w:jc w:val="both"/>
        <w:rPr>
          <w:sz w:val="24"/>
          <w:szCs w:val="24"/>
          <w:lang w:val="sr-Cyrl-CS"/>
        </w:rPr>
      </w:pPr>
    </w:p>
    <w:p w14:paraId="5A633338" w14:textId="77777777" w:rsidR="009B17A1" w:rsidRPr="00A535FE" w:rsidRDefault="00B13EAF" w:rsidP="00146413">
      <w:pPr>
        <w:autoSpaceDE w:val="0"/>
        <w:autoSpaceDN w:val="0"/>
        <w:adjustRightInd w:val="0"/>
        <w:jc w:val="both"/>
        <w:rPr>
          <w:sz w:val="24"/>
          <w:szCs w:val="24"/>
          <w:lang w:val="sr-Cyrl-CS"/>
        </w:rPr>
      </w:pPr>
      <w:r w:rsidRPr="00A535FE">
        <w:rPr>
          <w:sz w:val="24"/>
          <w:szCs w:val="24"/>
          <w:lang w:val="sr-Cyrl-CS"/>
        </w:rPr>
        <w:t xml:space="preserve">Површине јавне </w:t>
      </w:r>
      <w:r w:rsidR="00CB2AE2" w:rsidRPr="00A535FE">
        <w:rPr>
          <w:sz w:val="24"/>
          <w:szCs w:val="24"/>
          <w:lang w:val="sr-Cyrl-CS"/>
        </w:rPr>
        <w:t>намене:</w:t>
      </w:r>
    </w:p>
    <w:p w14:paraId="2AB0DCDD" w14:textId="77777777" w:rsidR="009B17A1" w:rsidRPr="00A535FE" w:rsidRDefault="00CB2AE2" w:rsidP="00DD6D5D">
      <w:pPr>
        <w:pStyle w:val="ListParagraph"/>
        <w:numPr>
          <w:ilvl w:val="0"/>
          <w:numId w:val="6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  <w:lang w:val="sr-Cyrl-CS"/>
        </w:rPr>
      </w:pPr>
      <w:r w:rsidRPr="00A535FE">
        <w:rPr>
          <w:rFonts w:ascii="Arial" w:hAnsi="Arial" w:cs="Arial"/>
          <w:sz w:val="24"/>
          <w:szCs w:val="24"/>
          <w:lang w:val="sr-Cyrl-CS"/>
        </w:rPr>
        <w:t>мреж</w:t>
      </w:r>
      <w:r w:rsidR="00B13EAF" w:rsidRPr="00A535FE">
        <w:rPr>
          <w:rFonts w:ascii="Arial" w:hAnsi="Arial" w:cs="Arial"/>
          <w:sz w:val="24"/>
          <w:szCs w:val="24"/>
          <w:lang w:val="sr-Cyrl-CS"/>
        </w:rPr>
        <w:t>а</w:t>
      </w:r>
      <w:r w:rsidRPr="00A535FE">
        <w:rPr>
          <w:rFonts w:ascii="Arial" w:hAnsi="Arial" w:cs="Arial"/>
          <w:sz w:val="24"/>
          <w:szCs w:val="24"/>
          <w:lang w:val="sr-Cyrl-CS"/>
        </w:rPr>
        <w:t xml:space="preserve"> саобраћајница</w:t>
      </w:r>
      <w:r w:rsidR="00203AED" w:rsidRPr="00A535FE">
        <w:rPr>
          <w:rFonts w:ascii="Arial" w:hAnsi="Arial" w:cs="Arial"/>
          <w:sz w:val="24"/>
          <w:szCs w:val="24"/>
          <w:lang w:val="sr-Cyrl-CS"/>
        </w:rPr>
        <w:t xml:space="preserve"> и</w:t>
      </w:r>
    </w:p>
    <w:p w14:paraId="5E15C4E1" w14:textId="77777777" w:rsidR="00203AED" w:rsidRPr="00A535FE" w:rsidRDefault="006A3097" w:rsidP="00203AED">
      <w:pPr>
        <w:autoSpaceDE w:val="0"/>
        <w:autoSpaceDN w:val="0"/>
        <w:adjustRightInd w:val="0"/>
        <w:jc w:val="both"/>
        <w:rPr>
          <w:sz w:val="24"/>
          <w:szCs w:val="24"/>
          <w:lang w:val="sr-Cyrl-CS"/>
        </w:rPr>
      </w:pPr>
      <w:r w:rsidRPr="00A535FE">
        <w:rPr>
          <w:sz w:val="24"/>
          <w:szCs w:val="24"/>
          <w:lang w:val="sr-Cyrl-CS"/>
        </w:rPr>
        <w:t>Површине о</w:t>
      </w:r>
      <w:r w:rsidR="00203AED" w:rsidRPr="00A535FE">
        <w:rPr>
          <w:sz w:val="24"/>
          <w:szCs w:val="24"/>
          <w:lang w:val="sr-Cyrl-CS"/>
        </w:rPr>
        <w:t>стал</w:t>
      </w:r>
      <w:r w:rsidRPr="00A535FE">
        <w:rPr>
          <w:sz w:val="24"/>
          <w:szCs w:val="24"/>
          <w:lang w:val="sr-Cyrl-CS"/>
        </w:rPr>
        <w:t>их</w:t>
      </w:r>
      <w:r w:rsidR="00203AED" w:rsidRPr="00A535FE">
        <w:rPr>
          <w:sz w:val="24"/>
          <w:szCs w:val="24"/>
          <w:lang w:val="sr-Cyrl-CS"/>
        </w:rPr>
        <w:t xml:space="preserve"> намен</w:t>
      </w:r>
      <w:r w:rsidRPr="00A535FE">
        <w:rPr>
          <w:sz w:val="24"/>
          <w:szCs w:val="24"/>
          <w:lang w:val="sr-Cyrl-CS"/>
        </w:rPr>
        <w:t>а</w:t>
      </w:r>
      <w:r w:rsidR="00203AED" w:rsidRPr="00A535FE">
        <w:rPr>
          <w:sz w:val="24"/>
          <w:szCs w:val="24"/>
          <w:lang w:val="sr-Cyrl-CS"/>
        </w:rPr>
        <w:t>:</w:t>
      </w:r>
    </w:p>
    <w:p w14:paraId="042EC73B" w14:textId="77777777" w:rsidR="00624EF0" w:rsidRPr="00A535FE" w:rsidRDefault="00AB3E7D" w:rsidP="00DD6D5D">
      <w:pPr>
        <w:pStyle w:val="ListParagraph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  <w:lang w:val="sr-Cyrl-RS"/>
        </w:rPr>
      </w:pPr>
      <w:r w:rsidRPr="00A535FE">
        <w:rPr>
          <w:rFonts w:ascii="Arial" w:hAnsi="Arial" w:cs="Arial"/>
          <w:sz w:val="24"/>
          <w:szCs w:val="24"/>
          <w:lang w:val="sr-Cyrl-RS"/>
        </w:rPr>
        <w:t>површине за становање</w:t>
      </w:r>
    </w:p>
    <w:p w14:paraId="119DCD98" w14:textId="77777777" w:rsidR="003E7000" w:rsidRPr="00A535FE" w:rsidRDefault="003E7000" w:rsidP="006C3A14">
      <w:pPr>
        <w:jc w:val="both"/>
        <w:rPr>
          <w:sz w:val="24"/>
          <w:szCs w:val="24"/>
          <w:lang w:val="sr-Cyrl-RS"/>
        </w:rPr>
      </w:pPr>
    </w:p>
    <w:p w14:paraId="6DE50BAB" w14:textId="77777777" w:rsidR="00E328B1" w:rsidRPr="00A535FE" w:rsidRDefault="0090765D" w:rsidP="00114BD4">
      <w:pPr>
        <w:jc w:val="both"/>
        <w:rPr>
          <w:sz w:val="24"/>
          <w:szCs w:val="24"/>
          <w:lang w:val="sr-Cyrl-RS"/>
        </w:rPr>
      </w:pPr>
      <w:r w:rsidRPr="00A535FE">
        <w:rPr>
          <w:lang w:val="sr-Cyrl-RS"/>
        </w:rPr>
        <w:drawing>
          <wp:anchor distT="0" distB="0" distL="114300" distR="114300" simplePos="0" relativeHeight="251718656" behindDoc="1" locked="0" layoutInCell="1" allowOverlap="1" wp14:anchorId="3595E4BA" wp14:editId="52747488">
            <wp:simplePos x="0" y="0"/>
            <wp:positionH relativeFrom="margin">
              <wp:posOffset>233426</wp:posOffset>
            </wp:positionH>
            <wp:positionV relativeFrom="paragraph">
              <wp:posOffset>4573</wp:posOffset>
            </wp:positionV>
            <wp:extent cx="2445970" cy="3383280"/>
            <wp:effectExtent l="0" t="0" r="0" b="762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921" cy="33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FD9BF5" w14:textId="77777777" w:rsidR="00E328B1" w:rsidRPr="00A535FE" w:rsidRDefault="00E328B1" w:rsidP="00114BD4">
      <w:pPr>
        <w:jc w:val="both"/>
        <w:rPr>
          <w:sz w:val="24"/>
          <w:szCs w:val="24"/>
          <w:lang w:val="sr-Cyrl-RS"/>
        </w:rPr>
      </w:pPr>
    </w:p>
    <w:p w14:paraId="4A54AACB" w14:textId="77777777" w:rsidR="0090765D" w:rsidRPr="00A535FE" w:rsidRDefault="0090765D" w:rsidP="00114BD4">
      <w:pPr>
        <w:jc w:val="both"/>
        <w:rPr>
          <w:sz w:val="24"/>
          <w:szCs w:val="24"/>
          <w:lang w:val="sr-Cyrl-RS"/>
        </w:rPr>
      </w:pPr>
    </w:p>
    <w:p w14:paraId="2D290EB4" w14:textId="77777777" w:rsidR="0090765D" w:rsidRPr="00A535FE" w:rsidRDefault="0090765D" w:rsidP="00114BD4">
      <w:pPr>
        <w:jc w:val="both"/>
        <w:rPr>
          <w:sz w:val="24"/>
          <w:szCs w:val="24"/>
          <w:lang w:val="sr-Cyrl-RS"/>
        </w:rPr>
      </w:pPr>
    </w:p>
    <w:p w14:paraId="1B25EAE1" w14:textId="77777777" w:rsidR="0090765D" w:rsidRPr="00A535FE" w:rsidRDefault="0090765D" w:rsidP="00114BD4">
      <w:pPr>
        <w:jc w:val="both"/>
        <w:rPr>
          <w:sz w:val="24"/>
          <w:szCs w:val="24"/>
          <w:lang w:val="sr-Cyrl-RS"/>
        </w:rPr>
      </w:pPr>
    </w:p>
    <w:p w14:paraId="18B08B43" w14:textId="77777777" w:rsidR="0090765D" w:rsidRPr="00A535FE" w:rsidRDefault="0090765D" w:rsidP="00114BD4">
      <w:pPr>
        <w:jc w:val="both"/>
        <w:rPr>
          <w:sz w:val="24"/>
          <w:szCs w:val="24"/>
          <w:lang w:val="sr-Cyrl-RS"/>
        </w:rPr>
      </w:pPr>
    </w:p>
    <w:p w14:paraId="47DB54CB" w14:textId="77777777" w:rsidR="0090765D" w:rsidRPr="00A535FE" w:rsidRDefault="0090765D" w:rsidP="00114BD4">
      <w:pPr>
        <w:jc w:val="both"/>
        <w:rPr>
          <w:sz w:val="24"/>
          <w:szCs w:val="24"/>
          <w:lang w:val="sr-Cyrl-RS"/>
        </w:rPr>
      </w:pPr>
    </w:p>
    <w:p w14:paraId="4450C637" w14:textId="77777777" w:rsidR="0090765D" w:rsidRPr="00A535FE" w:rsidRDefault="0090765D" w:rsidP="00114BD4">
      <w:pPr>
        <w:jc w:val="both"/>
        <w:rPr>
          <w:sz w:val="24"/>
          <w:szCs w:val="24"/>
          <w:lang w:val="sr-Cyrl-RS"/>
        </w:rPr>
      </w:pPr>
    </w:p>
    <w:p w14:paraId="69D0F6FB" w14:textId="77777777" w:rsidR="0090765D" w:rsidRPr="00A535FE" w:rsidRDefault="0090765D" w:rsidP="00114BD4">
      <w:pPr>
        <w:jc w:val="both"/>
        <w:rPr>
          <w:sz w:val="24"/>
          <w:szCs w:val="24"/>
          <w:lang w:val="sr-Cyrl-RS"/>
        </w:rPr>
      </w:pPr>
    </w:p>
    <w:p w14:paraId="109FF492" w14:textId="77777777" w:rsidR="0090765D" w:rsidRPr="00A535FE" w:rsidRDefault="007044D5" w:rsidP="00114BD4">
      <w:pPr>
        <w:jc w:val="both"/>
        <w:rPr>
          <w:sz w:val="24"/>
          <w:szCs w:val="24"/>
          <w:lang w:val="sr-Cyrl-RS"/>
        </w:rPr>
      </w:pPr>
      <w:r w:rsidRPr="00A535FE">
        <w:drawing>
          <wp:anchor distT="0" distB="0" distL="114300" distR="114300" simplePos="0" relativeHeight="251720704" behindDoc="0" locked="0" layoutInCell="1" allowOverlap="1" wp14:anchorId="58A771C0" wp14:editId="2AC3C59E">
            <wp:simplePos x="0" y="0"/>
            <wp:positionH relativeFrom="margin">
              <wp:posOffset>2994914</wp:posOffset>
            </wp:positionH>
            <wp:positionV relativeFrom="paragraph">
              <wp:posOffset>134112</wp:posOffset>
            </wp:positionV>
            <wp:extent cx="2676144" cy="165977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2094" cy="16696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764267" w14:textId="77777777" w:rsidR="0090765D" w:rsidRPr="00A535FE" w:rsidRDefault="0090765D" w:rsidP="00114BD4">
      <w:pPr>
        <w:jc w:val="both"/>
        <w:rPr>
          <w:sz w:val="24"/>
          <w:szCs w:val="24"/>
          <w:lang w:val="sr-Cyrl-RS"/>
        </w:rPr>
      </w:pPr>
    </w:p>
    <w:p w14:paraId="4ADE608E" w14:textId="77777777" w:rsidR="0090765D" w:rsidRPr="00A535FE" w:rsidRDefault="0090765D" w:rsidP="00114BD4">
      <w:pPr>
        <w:jc w:val="both"/>
        <w:rPr>
          <w:sz w:val="24"/>
          <w:szCs w:val="24"/>
          <w:lang w:val="sr-Cyrl-RS"/>
        </w:rPr>
      </w:pPr>
    </w:p>
    <w:p w14:paraId="502AFA15" w14:textId="77777777" w:rsidR="0090765D" w:rsidRPr="00A535FE" w:rsidRDefault="0090765D" w:rsidP="00114BD4">
      <w:pPr>
        <w:jc w:val="both"/>
        <w:rPr>
          <w:sz w:val="24"/>
          <w:szCs w:val="24"/>
          <w:lang w:val="sr-Cyrl-RS"/>
        </w:rPr>
      </w:pPr>
    </w:p>
    <w:p w14:paraId="1BC8D0F2" w14:textId="77777777" w:rsidR="0090765D" w:rsidRPr="00A535FE" w:rsidRDefault="0090765D" w:rsidP="00114BD4">
      <w:pPr>
        <w:jc w:val="both"/>
        <w:rPr>
          <w:sz w:val="24"/>
          <w:szCs w:val="24"/>
          <w:lang w:val="sr-Cyrl-RS"/>
        </w:rPr>
      </w:pPr>
    </w:p>
    <w:p w14:paraId="02049B2D" w14:textId="77777777" w:rsidR="0090765D" w:rsidRPr="00A535FE" w:rsidRDefault="0090765D" w:rsidP="00114BD4">
      <w:pPr>
        <w:jc w:val="both"/>
        <w:rPr>
          <w:sz w:val="24"/>
          <w:szCs w:val="24"/>
          <w:lang w:val="sr-Cyrl-RS"/>
        </w:rPr>
      </w:pPr>
    </w:p>
    <w:p w14:paraId="05C1B6DD" w14:textId="77777777" w:rsidR="0090765D" w:rsidRPr="00A535FE" w:rsidRDefault="0090765D" w:rsidP="00114BD4">
      <w:pPr>
        <w:jc w:val="both"/>
        <w:rPr>
          <w:sz w:val="24"/>
          <w:szCs w:val="24"/>
          <w:lang w:val="sr-Cyrl-RS"/>
        </w:rPr>
      </w:pPr>
    </w:p>
    <w:p w14:paraId="7390E186" w14:textId="77777777" w:rsidR="0090765D" w:rsidRPr="00A535FE" w:rsidRDefault="0090765D" w:rsidP="00114BD4">
      <w:pPr>
        <w:jc w:val="both"/>
        <w:rPr>
          <w:sz w:val="24"/>
          <w:szCs w:val="24"/>
          <w:lang w:val="sr-Cyrl-RS"/>
        </w:rPr>
      </w:pPr>
    </w:p>
    <w:p w14:paraId="1828CD14" w14:textId="77777777" w:rsidR="0090765D" w:rsidRPr="00A535FE" w:rsidRDefault="0090765D" w:rsidP="00114BD4">
      <w:pPr>
        <w:jc w:val="both"/>
        <w:rPr>
          <w:sz w:val="24"/>
          <w:szCs w:val="24"/>
          <w:lang w:val="sr-Cyrl-RS"/>
        </w:rPr>
      </w:pPr>
    </w:p>
    <w:p w14:paraId="7050491C" w14:textId="77777777" w:rsidR="0090765D" w:rsidRPr="00A535FE" w:rsidRDefault="0090765D" w:rsidP="00114BD4">
      <w:pPr>
        <w:jc w:val="both"/>
        <w:rPr>
          <w:sz w:val="24"/>
          <w:szCs w:val="24"/>
          <w:lang w:val="sr-Cyrl-RS"/>
        </w:rPr>
      </w:pPr>
    </w:p>
    <w:p w14:paraId="5311B700" w14:textId="77777777" w:rsidR="0090765D" w:rsidRPr="00A535FE" w:rsidRDefault="0090765D" w:rsidP="00114BD4">
      <w:pPr>
        <w:jc w:val="both"/>
        <w:rPr>
          <w:sz w:val="24"/>
          <w:szCs w:val="24"/>
          <w:lang w:val="sr-Cyrl-RS"/>
        </w:rPr>
      </w:pPr>
    </w:p>
    <w:p w14:paraId="69A65057" w14:textId="77777777" w:rsidR="007044D5" w:rsidRPr="00A535FE" w:rsidRDefault="007044D5" w:rsidP="00114BD4">
      <w:pPr>
        <w:jc w:val="both"/>
        <w:rPr>
          <w:sz w:val="24"/>
          <w:szCs w:val="24"/>
          <w:lang w:val="sr-Cyrl-RS"/>
        </w:rPr>
      </w:pPr>
    </w:p>
    <w:p w14:paraId="2C65158A" w14:textId="77777777" w:rsidR="00114BD4" w:rsidRPr="00A535FE" w:rsidRDefault="00114BD4" w:rsidP="00114BD4">
      <w:pPr>
        <w:jc w:val="both"/>
        <w:rPr>
          <w:sz w:val="22"/>
          <w:szCs w:val="22"/>
          <w:lang w:val="sr-Cyrl-RS"/>
        </w:rPr>
      </w:pPr>
      <w:r w:rsidRPr="00A535FE">
        <w:rPr>
          <w:sz w:val="24"/>
          <w:szCs w:val="24"/>
          <w:lang w:val="sr-Cyrl-RS"/>
        </w:rPr>
        <w:t xml:space="preserve">Према ПГР Београда, графички прилог бр. 4-7 „Подела на зоне са истим правилима грађења“, </w:t>
      </w:r>
      <w:r w:rsidRPr="00A535FE">
        <w:rPr>
          <w:sz w:val="24"/>
          <w:szCs w:val="24"/>
        </w:rPr>
        <w:t xml:space="preserve">подручје у оквиру границе </w:t>
      </w:r>
      <w:r w:rsidRPr="00A535FE">
        <w:rPr>
          <w:sz w:val="24"/>
          <w:szCs w:val="24"/>
          <w:lang w:val="sr-Cyrl-RS"/>
        </w:rPr>
        <w:t>П</w:t>
      </w:r>
      <w:r w:rsidRPr="00A535FE">
        <w:rPr>
          <w:sz w:val="24"/>
          <w:szCs w:val="24"/>
        </w:rPr>
        <w:t>лана планирано</w:t>
      </w:r>
      <w:r w:rsidRPr="00A535FE">
        <w:rPr>
          <w:sz w:val="24"/>
          <w:szCs w:val="24"/>
          <w:lang w:val="sr-Cyrl-RS"/>
        </w:rPr>
        <w:t xml:space="preserve"> је за:</w:t>
      </w:r>
    </w:p>
    <w:p w14:paraId="3CF8133E" w14:textId="77777777" w:rsidR="00114BD4" w:rsidRPr="00A535FE" w:rsidRDefault="00114BD4" w:rsidP="00114BD4">
      <w:pPr>
        <w:jc w:val="both"/>
        <w:rPr>
          <w:sz w:val="24"/>
          <w:szCs w:val="24"/>
          <w:lang w:val="sr-Cyrl-RS"/>
        </w:rPr>
      </w:pPr>
    </w:p>
    <w:p w14:paraId="14070FA3" w14:textId="77777777" w:rsidR="00114BD4" w:rsidRPr="00A535FE" w:rsidRDefault="00114BD4" w:rsidP="00DD6D5D">
      <w:pPr>
        <w:numPr>
          <w:ilvl w:val="0"/>
          <w:numId w:val="9"/>
        </w:numPr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>мрежу саобраћајница</w:t>
      </w:r>
    </w:p>
    <w:p w14:paraId="6DEF9915" w14:textId="77777777" w:rsidR="00114BD4" w:rsidRPr="00A535FE" w:rsidRDefault="00114BD4" w:rsidP="00DD6D5D">
      <w:pPr>
        <w:numPr>
          <w:ilvl w:val="0"/>
          <w:numId w:val="9"/>
        </w:numPr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 xml:space="preserve">становање: </w:t>
      </w:r>
    </w:p>
    <w:p w14:paraId="1BD0B5AA" w14:textId="77777777" w:rsidR="00114BD4" w:rsidRPr="00A535FE" w:rsidRDefault="00114BD4" w:rsidP="00114BD4">
      <w:pPr>
        <w:ind w:left="720"/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 xml:space="preserve">С5 - зона вишепородичног становања у формираним градским блоковима у централној и средњој зони </w:t>
      </w:r>
    </w:p>
    <w:p w14:paraId="4FCD2DC5" w14:textId="41CC8C80" w:rsidR="007044D5" w:rsidRDefault="007044D5" w:rsidP="007044D5">
      <w:pPr>
        <w:jc w:val="both"/>
        <w:rPr>
          <w:sz w:val="24"/>
          <w:szCs w:val="24"/>
          <w:lang w:val="sr-Cyrl-RS"/>
        </w:rPr>
      </w:pPr>
    </w:p>
    <w:p w14:paraId="5F36F39F" w14:textId="5A2D14E5" w:rsidR="004F7413" w:rsidRDefault="004F7413" w:rsidP="007044D5">
      <w:pPr>
        <w:jc w:val="both"/>
        <w:rPr>
          <w:sz w:val="24"/>
          <w:szCs w:val="24"/>
          <w:lang w:val="sr-Cyrl-RS"/>
        </w:rPr>
      </w:pPr>
    </w:p>
    <w:p w14:paraId="0E8771E2" w14:textId="7D2892A9" w:rsidR="004F7413" w:rsidRDefault="004F7413" w:rsidP="007044D5">
      <w:pPr>
        <w:jc w:val="both"/>
        <w:rPr>
          <w:sz w:val="24"/>
          <w:szCs w:val="24"/>
          <w:lang w:val="sr-Cyrl-RS"/>
        </w:rPr>
      </w:pPr>
    </w:p>
    <w:p w14:paraId="188F5A01" w14:textId="4E7C8E89" w:rsidR="004F7413" w:rsidRDefault="004F7413" w:rsidP="007044D5">
      <w:pPr>
        <w:jc w:val="both"/>
        <w:rPr>
          <w:sz w:val="24"/>
          <w:szCs w:val="24"/>
          <w:lang w:val="sr-Cyrl-RS"/>
        </w:rPr>
      </w:pPr>
    </w:p>
    <w:p w14:paraId="1B750420" w14:textId="732BF7BE" w:rsidR="004F7413" w:rsidRDefault="004F7413" w:rsidP="007044D5">
      <w:pPr>
        <w:jc w:val="both"/>
        <w:rPr>
          <w:sz w:val="24"/>
          <w:szCs w:val="24"/>
          <w:lang w:val="sr-Cyrl-RS"/>
        </w:rPr>
      </w:pPr>
    </w:p>
    <w:p w14:paraId="78CC3619" w14:textId="4D444382" w:rsidR="004F7413" w:rsidRDefault="004F7413" w:rsidP="007044D5">
      <w:pPr>
        <w:jc w:val="both"/>
        <w:rPr>
          <w:sz w:val="24"/>
          <w:szCs w:val="24"/>
          <w:lang w:val="sr-Cyrl-RS"/>
        </w:rPr>
      </w:pPr>
    </w:p>
    <w:p w14:paraId="4EDEB7C1" w14:textId="513C45AC" w:rsidR="004F7413" w:rsidRDefault="004F7413" w:rsidP="007044D5">
      <w:pPr>
        <w:jc w:val="both"/>
        <w:rPr>
          <w:sz w:val="24"/>
          <w:szCs w:val="24"/>
          <w:lang w:val="sr-Cyrl-RS"/>
        </w:rPr>
      </w:pPr>
    </w:p>
    <w:p w14:paraId="3CDC9DDF" w14:textId="76A153B1" w:rsidR="004F7413" w:rsidRDefault="004F7413" w:rsidP="007044D5">
      <w:pPr>
        <w:jc w:val="both"/>
        <w:rPr>
          <w:sz w:val="24"/>
          <w:szCs w:val="24"/>
          <w:lang w:val="sr-Cyrl-RS"/>
        </w:rPr>
      </w:pPr>
    </w:p>
    <w:p w14:paraId="2614ABC8" w14:textId="77777777" w:rsidR="004F7413" w:rsidRPr="00A535FE" w:rsidRDefault="004F7413" w:rsidP="007044D5">
      <w:pPr>
        <w:jc w:val="both"/>
        <w:rPr>
          <w:sz w:val="24"/>
          <w:szCs w:val="24"/>
          <w:lang w:val="sr-Cyrl-RS"/>
        </w:rPr>
      </w:pPr>
    </w:p>
    <w:p w14:paraId="0D61B32A" w14:textId="77777777" w:rsidR="00114BD4" w:rsidRPr="00A535FE" w:rsidRDefault="00C12208" w:rsidP="00114BD4">
      <w:pPr>
        <w:ind w:firstLine="113"/>
        <w:rPr>
          <w:sz w:val="24"/>
          <w:szCs w:val="24"/>
          <w:lang w:val="sr-Cyrl-RS"/>
        </w:rPr>
      </w:pPr>
      <w:r w:rsidRPr="00A535FE">
        <w:lastRenderedPageBreak/>
        <w:drawing>
          <wp:anchor distT="0" distB="0" distL="114300" distR="114300" simplePos="0" relativeHeight="251722752" behindDoc="1" locked="0" layoutInCell="1" allowOverlap="1" wp14:anchorId="33810355" wp14:editId="7769B1E9">
            <wp:simplePos x="0" y="0"/>
            <wp:positionH relativeFrom="margin">
              <wp:posOffset>111507</wp:posOffset>
            </wp:positionH>
            <wp:positionV relativeFrom="paragraph">
              <wp:posOffset>12701</wp:posOffset>
            </wp:positionV>
            <wp:extent cx="2511552" cy="3536548"/>
            <wp:effectExtent l="0" t="0" r="3175" b="6985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310" cy="3562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230881" w14:textId="77777777" w:rsidR="00E3511E" w:rsidRPr="00A535FE" w:rsidRDefault="00E3511E" w:rsidP="006C3A14">
      <w:pPr>
        <w:jc w:val="both"/>
      </w:pPr>
    </w:p>
    <w:p w14:paraId="730A2A2E" w14:textId="77777777" w:rsidR="00845447" w:rsidRPr="00A535FE" w:rsidRDefault="00845447" w:rsidP="006C16F5">
      <w:pPr>
        <w:jc w:val="both"/>
        <w:rPr>
          <w:sz w:val="24"/>
          <w:szCs w:val="24"/>
          <w:lang w:val="sr-Cyrl-RS"/>
        </w:rPr>
      </w:pPr>
    </w:p>
    <w:p w14:paraId="68012783" w14:textId="77777777" w:rsidR="0090765D" w:rsidRPr="00A535FE" w:rsidRDefault="0090765D" w:rsidP="006C16F5">
      <w:pPr>
        <w:jc w:val="both"/>
        <w:rPr>
          <w:sz w:val="24"/>
          <w:szCs w:val="24"/>
          <w:lang w:val="sr-Cyrl-RS"/>
        </w:rPr>
      </w:pPr>
    </w:p>
    <w:p w14:paraId="0F55AFB9" w14:textId="77777777" w:rsidR="0090765D" w:rsidRPr="00A535FE" w:rsidRDefault="0090765D" w:rsidP="006C16F5">
      <w:pPr>
        <w:jc w:val="both"/>
        <w:rPr>
          <w:sz w:val="24"/>
          <w:szCs w:val="24"/>
          <w:lang w:val="sr-Cyrl-RS"/>
        </w:rPr>
      </w:pPr>
    </w:p>
    <w:p w14:paraId="65430B98" w14:textId="77777777" w:rsidR="0090765D" w:rsidRPr="00A535FE" w:rsidRDefault="0090765D" w:rsidP="006C16F5">
      <w:pPr>
        <w:jc w:val="both"/>
        <w:rPr>
          <w:sz w:val="24"/>
          <w:szCs w:val="24"/>
          <w:lang w:val="sr-Cyrl-RS"/>
        </w:rPr>
      </w:pPr>
    </w:p>
    <w:p w14:paraId="5820B9AF" w14:textId="77777777" w:rsidR="0090765D" w:rsidRPr="00A535FE" w:rsidRDefault="0090765D" w:rsidP="006C16F5">
      <w:pPr>
        <w:jc w:val="both"/>
        <w:rPr>
          <w:sz w:val="24"/>
          <w:szCs w:val="24"/>
          <w:lang w:val="sr-Cyrl-RS"/>
        </w:rPr>
      </w:pPr>
    </w:p>
    <w:p w14:paraId="7A8044E3" w14:textId="77777777" w:rsidR="0090765D" w:rsidRPr="00A535FE" w:rsidRDefault="0090765D" w:rsidP="006C16F5">
      <w:pPr>
        <w:jc w:val="both"/>
        <w:rPr>
          <w:sz w:val="24"/>
          <w:szCs w:val="24"/>
          <w:lang w:val="sr-Cyrl-RS"/>
        </w:rPr>
      </w:pPr>
    </w:p>
    <w:p w14:paraId="25DFC243" w14:textId="77777777" w:rsidR="0090765D" w:rsidRPr="00A535FE" w:rsidRDefault="007044D5" w:rsidP="006C16F5">
      <w:pPr>
        <w:jc w:val="both"/>
        <w:rPr>
          <w:sz w:val="24"/>
          <w:szCs w:val="24"/>
          <w:lang w:val="sr-Cyrl-RS"/>
        </w:rPr>
      </w:pPr>
      <w:r w:rsidRPr="00A535FE">
        <w:drawing>
          <wp:anchor distT="0" distB="0" distL="114300" distR="114300" simplePos="0" relativeHeight="251724800" behindDoc="0" locked="0" layoutInCell="1" allowOverlap="1" wp14:anchorId="2CDB3646" wp14:editId="70BDF45E">
            <wp:simplePos x="0" y="0"/>
            <wp:positionH relativeFrom="margin">
              <wp:posOffset>2961259</wp:posOffset>
            </wp:positionH>
            <wp:positionV relativeFrom="paragraph">
              <wp:posOffset>21209</wp:posOffset>
            </wp:positionV>
            <wp:extent cx="3407664" cy="2167262"/>
            <wp:effectExtent l="0" t="0" r="2540" b="4445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7664" cy="21672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2C3951" w14:textId="77777777" w:rsidR="0090765D" w:rsidRPr="00A535FE" w:rsidRDefault="0090765D" w:rsidP="006C16F5">
      <w:pPr>
        <w:jc w:val="both"/>
        <w:rPr>
          <w:sz w:val="24"/>
          <w:szCs w:val="24"/>
          <w:lang w:val="sr-Cyrl-RS"/>
        </w:rPr>
      </w:pPr>
    </w:p>
    <w:p w14:paraId="7F9F9C02" w14:textId="77777777" w:rsidR="0090765D" w:rsidRPr="00A535FE" w:rsidRDefault="0090765D" w:rsidP="006C16F5">
      <w:pPr>
        <w:jc w:val="both"/>
        <w:rPr>
          <w:sz w:val="24"/>
          <w:szCs w:val="24"/>
          <w:lang w:val="sr-Cyrl-RS"/>
        </w:rPr>
      </w:pPr>
    </w:p>
    <w:p w14:paraId="2930F2C9" w14:textId="77777777" w:rsidR="0090765D" w:rsidRPr="00A535FE" w:rsidRDefault="0090765D" w:rsidP="006C16F5">
      <w:pPr>
        <w:jc w:val="both"/>
        <w:rPr>
          <w:sz w:val="24"/>
          <w:szCs w:val="24"/>
          <w:lang w:val="sr-Cyrl-RS"/>
        </w:rPr>
      </w:pPr>
    </w:p>
    <w:p w14:paraId="55DEDED0" w14:textId="77777777" w:rsidR="0090765D" w:rsidRPr="00A535FE" w:rsidRDefault="0090765D" w:rsidP="006C16F5">
      <w:pPr>
        <w:jc w:val="both"/>
        <w:rPr>
          <w:sz w:val="24"/>
          <w:szCs w:val="24"/>
          <w:lang w:val="sr-Cyrl-RS"/>
        </w:rPr>
      </w:pPr>
    </w:p>
    <w:p w14:paraId="6216AA93" w14:textId="77777777" w:rsidR="0090765D" w:rsidRPr="00A535FE" w:rsidRDefault="0090765D" w:rsidP="006C16F5">
      <w:pPr>
        <w:jc w:val="both"/>
        <w:rPr>
          <w:sz w:val="24"/>
          <w:szCs w:val="24"/>
          <w:lang w:val="sr-Cyrl-RS"/>
        </w:rPr>
      </w:pPr>
    </w:p>
    <w:p w14:paraId="1A9AC184" w14:textId="77777777" w:rsidR="0090765D" w:rsidRPr="00A535FE" w:rsidRDefault="0090765D" w:rsidP="006C16F5">
      <w:pPr>
        <w:jc w:val="both"/>
        <w:rPr>
          <w:sz w:val="24"/>
          <w:szCs w:val="24"/>
          <w:lang w:val="sr-Cyrl-RS"/>
        </w:rPr>
      </w:pPr>
    </w:p>
    <w:p w14:paraId="3DFE9EF3" w14:textId="77777777" w:rsidR="007044D5" w:rsidRPr="00A535FE" w:rsidRDefault="007044D5" w:rsidP="006C16F5">
      <w:pPr>
        <w:jc w:val="both"/>
        <w:rPr>
          <w:sz w:val="24"/>
          <w:szCs w:val="24"/>
          <w:lang w:val="sr-Cyrl-RS"/>
        </w:rPr>
      </w:pPr>
    </w:p>
    <w:p w14:paraId="6C249A61" w14:textId="77777777" w:rsidR="007044D5" w:rsidRPr="00A535FE" w:rsidRDefault="007044D5" w:rsidP="006C16F5">
      <w:pPr>
        <w:jc w:val="both"/>
        <w:rPr>
          <w:sz w:val="24"/>
          <w:szCs w:val="24"/>
          <w:lang w:val="sr-Cyrl-RS"/>
        </w:rPr>
      </w:pPr>
    </w:p>
    <w:p w14:paraId="53436DBA" w14:textId="77777777" w:rsidR="007044D5" w:rsidRPr="00A535FE" w:rsidRDefault="007044D5" w:rsidP="006C16F5">
      <w:pPr>
        <w:jc w:val="both"/>
        <w:rPr>
          <w:sz w:val="24"/>
          <w:szCs w:val="24"/>
          <w:lang w:val="sr-Cyrl-RS"/>
        </w:rPr>
      </w:pPr>
    </w:p>
    <w:p w14:paraId="5CD56763" w14:textId="77777777" w:rsidR="007044D5" w:rsidRPr="00A535FE" w:rsidRDefault="007044D5" w:rsidP="006C16F5">
      <w:pPr>
        <w:jc w:val="both"/>
        <w:rPr>
          <w:sz w:val="24"/>
          <w:szCs w:val="24"/>
          <w:lang w:val="sr-Cyrl-RS"/>
        </w:rPr>
      </w:pPr>
    </w:p>
    <w:p w14:paraId="01EC339C" w14:textId="77777777" w:rsidR="007044D5" w:rsidRPr="00A535FE" w:rsidRDefault="007044D5" w:rsidP="006C16F5">
      <w:pPr>
        <w:jc w:val="both"/>
        <w:rPr>
          <w:sz w:val="24"/>
          <w:szCs w:val="24"/>
          <w:lang w:val="sr-Cyrl-RS"/>
        </w:rPr>
      </w:pPr>
    </w:p>
    <w:p w14:paraId="5D8497B3" w14:textId="77777777" w:rsidR="007044D5" w:rsidRPr="00A535FE" w:rsidRDefault="007044D5" w:rsidP="006C16F5">
      <w:pPr>
        <w:jc w:val="both"/>
        <w:rPr>
          <w:sz w:val="24"/>
          <w:szCs w:val="24"/>
          <w:lang w:val="sr-Cyrl-RS"/>
        </w:rPr>
      </w:pPr>
    </w:p>
    <w:p w14:paraId="42BC986E" w14:textId="77777777" w:rsidR="007044D5" w:rsidRPr="00A535FE" w:rsidRDefault="007044D5" w:rsidP="006C16F5">
      <w:pPr>
        <w:jc w:val="both"/>
        <w:rPr>
          <w:sz w:val="24"/>
          <w:szCs w:val="24"/>
          <w:lang w:val="sr-Cyrl-RS"/>
        </w:rPr>
      </w:pPr>
    </w:p>
    <w:p w14:paraId="58307BBE" w14:textId="77777777" w:rsidR="007F6056" w:rsidRPr="00A535FE" w:rsidRDefault="006C16F5" w:rsidP="006C16F5">
      <w:pPr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 xml:space="preserve">Према ПГР Београда, графички прилог бр. </w:t>
      </w:r>
      <w:r w:rsidRPr="00A535FE">
        <w:rPr>
          <w:sz w:val="24"/>
          <w:szCs w:val="24"/>
          <w:lang w:val="sr-Latn-RS"/>
        </w:rPr>
        <w:t>5</w:t>
      </w:r>
      <w:r w:rsidRPr="00A535FE">
        <w:rPr>
          <w:sz w:val="24"/>
          <w:szCs w:val="24"/>
          <w:lang w:val="sr-Cyrl-RS"/>
        </w:rPr>
        <w:t xml:space="preserve">-7 „Начин спровођења“, </w:t>
      </w:r>
      <w:r w:rsidRPr="00A535FE">
        <w:rPr>
          <w:sz w:val="24"/>
          <w:szCs w:val="24"/>
        </w:rPr>
        <w:t xml:space="preserve">подручје у оквиру границе </w:t>
      </w:r>
      <w:r w:rsidRPr="00A535FE">
        <w:rPr>
          <w:sz w:val="24"/>
          <w:szCs w:val="24"/>
          <w:lang w:val="sr-Cyrl-RS"/>
        </w:rPr>
        <w:t>П</w:t>
      </w:r>
      <w:r w:rsidRPr="00A535FE">
        <w:rPr>
          <w:sz w:val="24"/>
          <w:szCs w:val="24"/>
        </w:rPr>
        <w:t>лана</w:t>
      </w:r>
      <w:r w:rsidRPr="00A535FE">
        <w:rPr>
          <w:sz w:val="24"/>
          <w:szCs w:val="24"/>
          <w:lang w:val="sr-Cyrl-RS"/>
        </w:rPr>
        <w:t xml:space="preserve">, </w:t>
      </w:r>
      <w:r w:rsidR="00F50A1E" w:rsidRPr="00A535FE">
        <w:rPr>
          <w:sz w:val="24"/>
          <w:szCs w:val="24"/>
          <w:lang w:val="sr-Cyrl-RS"/>
        </w:rPr>
        <w:t xml:space="preserve">највећим делом се </w:t>
      </w:r>
      <w:r w:rsidRPr="00A535FE">
        <w:rPr>
          <w:sz w:val="24"/>
          <w:szCs w:val="24"/>
          <w:lang w:val="sr-Cyrl-RS"/>
        </w:rPr>
        <w:t xml:space="preserve">спроводи на основу важећег </w:t>
      </w:r>
      <w:bookmarkStart w:id="9" w:name="_Hlk94791523"/>
      <w:r w:rsidR="00227A0C" w:rsidRPr="00A535FE">
        <w:rPr>
          <w:noProof w:val="0"/>
          <w:sz w:val="24"/>
          <w:szCs w:val="24"/>
          <w:lang w:val="sr-Latn-RS"/>
        </w:rPr>
        <w:t>План</w:t>
      </w:r>
      <w:r w:rsidR="00227A0C" w:rsidRPr="00A535FE">
        <w:rPr>
          <w:noProof w:val="0"/>
          <w:sz w:val="24"/>
          <w:szCs w:val="24"/>
          <w:lang w:val="sr-Cyrl-RS"/>
        </w:rPr>
        <w:t>а</w:t>
      </w:r>
      <w:r w:rsidR="00227A0C" w:rsidRPr="00A535FE">
        <w:rPr>
          <w:noProof w:val="0"/>
          <w:sz w:val="24"/>
          <w:szCs w:val="24"/>
          <w:lang w:val="sr-Latn-RS"/>
        </w:rPr>
        <w:t xml:space="preserve"> детаљне регулације</w:t>
      </w:r>
      <w:r w:rsidR="00227A0C" w:rsidRPr="00A535FE">
        <w:rPr>
          <w:sz w:val="24"/>
          <w:szCs w:val="24"/>
          <w:lang w:val="sr-Cyrl-RS"/>
        </w:rPr>
        <w:t xml:space="preserve"> за комплекс фабрике „Букуља“ у улици Велизара Косановића – Београд, подручје између улица Заге Маливук, Велизара Косановића, Дољенске и комплекса „Прецизне механике“ – општина Звездара („Службени лист града Београда“ бр. 10/06)</w:t>
      </w:r>
      <w:r w:rsidR="00F50A1E" w:rsidRPr="00A535FE">
        <w:rPr>
          <w:sz w:val="24"/>
          <w:szCs w:val="24"/>
          <w:lang w:val="sr-Cyrl-RS"/>
        </w:rPr>
        <w:t>.</w:t>
      </w:r>
      <w:r w:rsidR="007F6056" w:rsidRPr="00A535FE">
        <w:rPr>
          <w:sz w:val="24"/>
          <w:szCs w:val="24"/>
          <w:lang w:val="sr-Cyrl-RS"/>
        </w:rPr>
        <w:t xml:space="preserve"> </w:t>
      </w:r>
    </w:p>
    <w:p w14:paraId="57080250" w14:textId="77777777" w:rsidR="007F6056" w:rsidRPr="00A535FE" w:rsidRDefault="007F6056" w:rsidP="006C16F5">
      <w:pPr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>Према ПГР-у Београда, за улицу Др. Велизара Косановића (део између улице Мис Ирбијева и Устаничка), обавезна је израда плана детаљне регулације</w:t>
      </w:r>
      <w:r w:rsidR="007044D5" w:rsidRPr="00A535FE">
        <w:rPr>
          <w:sz w:val="24"/>
          <w:szCs w:val="24"/>
          <w:lang w:val="sr-Cyrl-RS"/>
        </w:rPr>
        <w:t>.</w:t>
      </w:r>
    </w:p>
    <w:bookmarkEnd w:id="9"/>
    <w:p w14:paraId="694D8C2E" w14:textId="77777777" w:rsidR="007F6056" w:rsidRPr="00A535FE" w:rsidRDefault="007F6056" w:rsidP="00AB3E7D">
      <w:pPr>
        <w:autoSpaceDE w:val="0"/>
        <w:autoSpaceDN w:val="0"/>
        <w:adjustRightInd w:val="0"/>
        <w:jc w:val="both"/>
      </w:pPr>
    </w:p>
    <w:p w14:paraId="5F07A7BC" w14:textId="77777777" w:rsidR="00845447" w:rsidRPr="00A535FE" w:rsidRDefault="00C12208" w:rsidP="00AB3E7D">
      <w:pPr>
        <w:autoSpaceDE w:val="0"/>
        <w:autoSpaceDN w:val="0"/>
        <w:adjustRightInd w:val="0"/>
        <w:jc w:val="both"/>
      </w:pPr>
      <w:r w:rsidRPr="00A535FE">
        <w:drawing>
          <wp:anchor distT="0" distB="0" distL="114300" distR="114300" simplePos="0" relativeHeight="251726848" behindDoc="1" locked="0" layoutInCell="1" allowOverlap="1" wp14:anchorId="4254AB4A" wp14:editId="453C1A83">
            <wp:simplePos x="0" y="0"/>
            <wp:positionH relativeFrom="margin">
              <wp:posOffset>44450</wp:posOffset>
            </wp:positionH>
            <wp:positionV relativeFrom="paragraph">
              <wp:posOffset>56515</wp:posOffset>
            </wp:positionV>
            <wp:extent cx="2548128" cy="3522043"/>
            <wp:effectExtent l="0" t="0" r="5080" b="254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349" cy="3544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BACE22" w14:textId="77777777" w:rsidR="00D80B7E" w:rsidRPr="00A535FE" w:rsidRDefault="00D80B7E" w:rsidP="00AB3E7D">
      <w:pPr>
        <w:autoSpaceDE w:val="0"/>
        <w:autoSpaceDN w:val="0"/>
        <w:adjustRightInd w:val="0"/>
        <w:jc w:val="both"/>
      </w:pPr>
    </w:p>
    <w:p w14:paraId="7082CB56" w14:textId="77777777" w:rsidR="00626F47" w:rsidRPr="00A535FE" w:rsidRDefault="00F56CC2" w:rsidP="00821129">
      <w:pPr>
        <w:autoSpaceDE w:val="0"/>
        <w:autoSpaceDN w:val="0"/>
        <w:adjustRightInd w:val="0"/>
        <w:jc w:val="both"/>
      </w:pPr>
      <w:r w:rsidRPr="00A535FE">
        <w:br w:type="textWrapping" w:clear="all"/>
      </w:r>
    </w:p>
    <w:p w14:paraId="64BF8C0A" w14:textId="77777777" w:rsidR="00F50A1E" w:rsidRPr="00A535FE" w:rsidRDefault="00F50A1E" w:rsidP="00821129">
      <w:pPr>
        <w:autoSpaceDE w:val="0"/>
        <w:autoSpaceDN w:val="0"/>
        <w:adjustRightInd w:val="0"/>
        <w:jc w:val="both"/>
      </w:pPr>
    </w:p>
    <w:p w14:paraId="236C47C2" w14:textId="77777777" w:rsidR="0014378D" w:rsidRPr="00A535FE" w:rsidRDefault="0014378D" w:rsidP="00821129">
      <w:pPr>
        <w:autoSpaceDE w:val="0"/>
        <w:autoSpaceDN w:val="0"/>
        <w:adjustRightInd w:val="0"/>
        <w:jc w:val="both"/>
      </w:pPr>
    </w:p>
    <w:p w14:paraId="0C099514" w14:textId="77777777" w:rsidR="00F56CC2" w:rsidRPr="00A535FE" w:rsidRDefault="00F56CC2" w:rsidP="00821129">
      <w:pPr>
        <w:autoSpaceDE w:val="0"/>
        <w:autoSpaceDN w:val="0"/>
        <w:adjustRightInd w:val="0"/>
        <w:jc w:val="both"/>
      </w:pPr>
    </w:p>
    <w:p w14:paraId="66A8CB33" w14:textId="77777777" w:rsidR="00C12208" w:rsidRPr="00A535FE" w:rsidRDefault="00C12208" w:rsidP="00943B0E">
      <w:pPr>
        <w:jc w:val="both"/>
        <w:rPr>
          <w:noProof w:val="0"/>
          <w:sz w:val="24"/>
          <w:szCs w:val="24"/>
          <w:lang w:val="sr-Cyrl-RS"/>
        </w:rPr>
      </w:pPr>
    </w:p>
    <w:p w14:paraId="7488406F" w14:textId="77777777" w:rsidR="00C12208" w:rsidRPr="00A535FE" w:rsidRDefault="00C12208" w:rsidP="00943B0E">
      <w:pPr>
        <w:jc w:val="both"/>
        <w:rPr>
          <w:noProof w:val="0"/>
          <w:sz w:val="24"/>
          <w:szCs w:val="24"/>
          <w:lang w:val="sr-Cyrl-RS"/>
        </w:rPr>
      </w:pPr>
    </w:p>
    <w:p w14:paraId="2A1CEB85" w14:textId="77777777" w:rsidR="00C12208" w:rsidRPr="00A535FE" w:rsidRDefault="00C12208" w:rsidP="00943B0E">
      <w:pPr>
        <w:jc w:val="both"/>
        <w:rPr>
          <w:noProof w:val="0"/>
          <w:sz w:val="24"/>
          <w:szCs w:val="24"/>
          <w:lang w:val="sr-Cyrl-RS"/>
        </w:rPr>
      </w:pPr>
    </w:p>
    <w:p w14:paraId="32841746" w14:textId="77777777" w:rsidR="00C12208" w:rsidRPr="00A535FE" w:rsidRDefault="00C12208" w:rsidP="00943B0E">
      <w:pPr>
        <w:jc w:val="both"/>
        <w:rPr>
          <w:noProof w:val="0"/>
          <w:sz w:val="24"/>
          <w:szCs w:val="24"/>
          <w:lang w:val="sr-Cyrl-RS"/>
        </w:rPr>
      </w:pPr>
    </w:p>
    <w:p w14:paraId="107D96A0" w14:textId="77777777" w:rsidR="00C12208" w:rsidRPr="00A535FE" w:rsidRDefault="00C12208" w:rsidP="00943B0E">
      <w:pPr>
        <w:jc w:val="both"/>
        <w:rPr>
          <w:noProof w:val="0"/>
          <w:sz w:val="24"/>
          <w:szCs w:val="24"/>
          <w:lang w:val="sr-Cyrl-RS"/>
        </w:rPr>
      </w:pPr>
    </w:p>
    <w:p w14:paraId="3D082276" w14:textId="77777777" w:rsidR="00C12208" w:rsidRPr="00A535FE" w:rsidRDefault="00C12208" w:rsidP="00943B0E">
      <w:pPr>
        <w:jc w:val="both"/>
        <w:rPr>
          <w:noProof w:val="0"/>
          <w:sz w:val="24"/>
          <w:szCs w:val="24"/>
          <w:lang w:val="sr-Cyrl-RS"/>
        </w:rPr>
      </w:pPr>
    </w:p>
    <w:p w14:paraId="7C1ED464" w14:textId="77777777" w:rsidR="00C12208" w:rsidRPr="00A535FE" w:rsidRDefault="00C12208" w:rsidP="00943B0E">
      <w:pPr>
        <w:jc w:val="both"/>
        <w:rPr>
          <w:noProof w:val="0"/>
          <w:sz w:val="24"/>
          <w:szCs w:val="24"/>
          <w:lang w:val="sr-Cyrl-RS"/>
        </w:rPr>
      </w:pPr>
    </w:p>
    <w:p w14:paraId="45C70421" w14:textId="77777777" w:rsidR="00C12208" w:rsidRPr="00A535FE" w:rsidRDefault="00C12208" w:rsidP="00943B0E">
      <w:pPr>
        <w:jc w:val="both"/>
        <w:rPr>
          <w:noProof w:val="0"/>
          <w:sz w:val="24"/>
          <w:szCs w:val="24"/>
          <w:lang w:val="sr-Cyrl-RS"/>
        </w:rPr>
      </w:pPr>
    </w:p>
    <w:p w14:paraId="7EF62CF1" w14:textId="77777777" w:rsidR="00C12208" w:rsidRPr="00A535FE" w:rsidRDefault="007044D5" w:rsidP="00943B0E">
      <w:pPr>
        <w:jc w:val="both"/>
        <w:rPr>
          <w:noProof w:val="0"/>
          <w:sz w:val="24"/>
          <w:szCs w:val="24"/>
          <w:lang w:val="sr-Cyrl-RS"/>
        </w:rPr>
      </w:pPr>
      <w:r w:rsidRPr="00A535FE">
        <w:drawing>
          <wp:anchor distT="0" distB="0" distL="114300" distR="114300" simplePos="0" relativeHeight="251727872" behindDoc="0" locked="0" layoutInCell="1" allowOverlap="1" wp14:anchorId="2DD1EB42" wp14:editId="693B0A62">
            <wp:simplePos x="0" y="0"/>
            <wp:positionH relativeFrom="page">
              <wp:posOffset>3681912</wp:posOffset>
            </wp:positionH>
            <wp:positionV relativeFrom="paragraph">
              <wp:posOffset>2032</wp:posOffset>
            </wp:positionV>
            <wp:extent cx="3425952" cy="1097379"/>
            <wp:effectExtent l="0" t="0" r="3175" b="762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5952" cy="10973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993274" w14:textId="77777777" w:rsidR="004F7413" w:rsidRDefault="004F7413" w:rsidP="00943B0E">
      <w:pPr>
        <w:jc w:val="both"/>
        <w:rPr>
          <w:noProof w:val="0"/>
          <w:sz w:val="24"/>
          <w:szCs w:val="24"/>
          <w:lang w:val="sr-Cyrl-RS"/>
        </w:rPr>
      </w:pPr>
    </w:p>
    <w:p w14:paraId="7EDBC6F3" w14:textId="77777777" w:rsidR="004F7413" w:rsidRDefault="004F7413" w:rsidP="00943B0E">
      <w:pPr>
        <w:jc w:val="both"/>
        <w:rPr>
          <w:noProof w:val="0"/>
          <w:sz w:val="24"/>
          <w:szCs w:val="24"/>
          <w:lang w:val="sr-Cyrl-RS"/>
        </w:rPr>
      </w:pPr>
    </w:p>
    <w:p w14:paraId="691226D7" w14:textId="77777777" w:rsidR="004F7413" w:rsidRDefault="004F7413" w:rsidP="00943B0E">
      <w:pPr>
        <w:jc w:val="both"/>
        <w:rPr>
          <w:noProof w:val="0"/>
          <w:sz w:val="24"/>
          <w:szCs w:val="24"/>
          <w:lang w:val="sr-Cyrl-RS"/>
        </w:rPr>
      </w:pPr>
    </w:p>
    <w:p w14:paraId="6D9D1378" w14:textId="77777777" w:rsidR="004F7413" w:rsidRDefault="004F7413" w:rsidP="00943B0E">
      <w:pPr>
        <w:jc w:val="both"/>
        <w:rPr>
          <w:noProof w:val="0"/>
          <w:sz w:val="24"/>
          <w:szCs w:val="24"/>
          <w:lang w:val="sr-Cyrl-RS"/>
        </w:rPr>
      </w:pPr>
    </w:p>
    <w:p w14:paraId="363B8054" w14:textId="7868F572" w:rsidR="00512E7A" w:rsidRPr="00A535FE" w:rsidRDefault="00117EAB" w:rsidP="00943B0E">
      <w:pPr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lastRenderedPageBreak/>
        <w:t xml:space="preserve">ПГР система </w:t>
      </w:r>
      <w:r w:rsidRPr="00A535FE">
        <w:rPr>
          <w:bCs/>
          <w:sz w:val="24"/>
          <w:szCs w:val="24"/>
          <w:lang w:val="sr-Cyrl-RS"/>
        </w:rPr>
        <w:t>зелених површин</w:t>
      </w:r>
      <w:r w:rsidR="008B5F16" w:rsidRPr="00A535FE">
        <w:rPr>
          <w:bCs/>
          <w:sz w:val="24"/>
          <w:szCs w:val="24"/>
          <w:lang w:val="sr-Cyrl-RS"/>
        </w:rPr>
        <w:t>а,</w:t>
      </w:r>
      <w:r w:rsidRPr="00A535FE">
        <w:rPr>
          <w:bCs/>
          <w:sz w:val="24"/>
          <w:szCs w:val="24"/>
          <w:lang w:val="sr-Cyrl-RS"/>
        </w:rPr>
        <w:t xml:space="preserve"> </w:t>
      </w:r>
      <w:r w:rsidR="002521F0" w:rsidRPr="00A535FE">
        <w:rPr>
          <w:sz w:val="24"/>
          <w:szCs w:val="24"/>
          <w:lang w:val="sr-Cyrl-RS"/>
        </w:rPr>
        <w:t>графичк</w:t>
      </w:r>
      <w:r w:rsidR="008B5F16" w:rsidRPr="00A535FE">
        <w:rPr>
          <w:sz w:val="24"/>
          <w:szCs w:val="24"/>
          <w:lang w:val="sr-Cyrl-RS"/>
        </w:rPr>
        <w:t>и</w:t>
      </w:r>
      <w:r w:rsidR="002521F0" w:rsidRPr="00A535FE">
        <w:rPr>
          <w:sz w:val="24"/>
          <w:szCs w:val="24"/>
          <w:lang w:val="sr-Cyrl-RS"/>
        </w:rPr>
        <w:t xml:space="preserve"> прилог</w:t>
      </w:r>
      <w:r w:rsidR="00512E7A" w:rsidRPr="00A535FE">
        <w:rPr>
          <w:sz w:val="24"/>
          <w:szCs w:val="24"/>
          <w:lang w:val="sr-Cyrl-RS"/>
        </w:rPr>
        <w:t xml:space="preserve"> </w:t>
      </w:r>
      <w:r w:rsidR="008B5F16" w:rsidRPr="00A535FE">
        <w:rPr>
          <w:sz w:val="24"/>
          <w:szCs w:val="24"/>
          <w:lang w:val="sr-Cyrl-RS"/>
        </w:rPr>
        <w:t xml:space="preserve">бр. </w:t>
      </w:r>
      <w:r w:rsidR="00316569" w:rsidRPr="00A535FE">
        <w:rPr>
          <w:sz w:val="24"/>
          <w:szCs w:val="24"/>
          <w:lang w:val="sr-Cyrl-RS"/>
        </w:rPr>
        <w:t>3.5</w:t>
      </w:r>
      <w:r w:rsidR="00512E7A" w:rsidRPr="00A535FE">
        <w:rPr>
          <w:sz w:val="24"/>
          <w:szCs w:val="24"/>
          <w:lang w:val="sr-Cyrl-RS"/>
        </w:rPr>
        <w:t>.</w:t>
      </w:r>
      <w:r w:rsidR="002521F0" w:rsidRPr="00A535FE">
        <w:rPr>
          <w:sz w:val="24"/>
          <w:szCs w:val="24"/>
          <w:lang w:val="sr-Cyrl-RS"/>
        </w:rPr>
        <w:t xml:space="preserve"> „Планиран</w:t>
      </w:r>
      <w:r w:rsidR="00512E7A" w:rsidRPr="00A535FE">
        <w:rPr>
          <w:sz w:val="24"/>
          <w:szCs w:val="24"/>
          <w:lang w:val="sr-Cyrl-RS"/>
        </w:rPr>
        <w:t>и систем зелених  површин</w:t>
      </w:r>
      <w:r w:rsidR="00047ECD" w:rsidRPr="00A535FE">
        <w:rPr>
          <w:sz w:val="24"/>
          <w:szCs w:val="24"/>
          <w:lang w:val="sr-Cyrl-RS"/>
        </w:rPr>
        <w:t>а</w:t>
      </w:r>
      <w:r w:rsidR="002521F0" w:rsidRPr="00A535FE">
        <w:rPr>
          <w:sz w:val="24"/>
          <w:szCs w:val="24"/>
          <w:lang w:val="sr-Cyrl-RS"/>
        </w:rPr>
        <w:t xml:space="preserve">“, на </w:t>
      </w:r>
      <w:r w:rsidR="00316569" w:rsidRPr="00A535FE">
        <w:rPr>
          <w:sz w:val="24"/>
          <w:szCs w:val="24"/>
          <w:lang w:val="sr-Cyrl-RS"/>
        </w:rPr>
        <w:t>предметној локацији су планирани</w:t>
      </w:r>
      <w:r w:rsidR="00AB3E7D" w:rsidRPr="00A535FE">
        <w:rPr>
          <w:sz w:val="24"/>
          <w:szCs w:val="24"/>
          <w:lang w:val="sr-Cyrl-RS"/>
        </w:rPr>
        <w:t xml:space="preserve"> </w:t>
      </w:r>
      <w:r w:rsidR="00316569" w:rsidRPr="00A535FE">
        <w:rPr>
          <w:sz w:val="24"/>
          <w:szCs w:val="24"/>
          <w:lang w:val="sr-Cyrl-RS"/>
        </w:rPr>
        <w:t>блокови у унутрашњем прстену система зелених површина</w:t>
      </w:r>
      <w:r w:rsidR="00FC21E2" w:rsidRPr="00A535FE">
        <w:rPr>
          <w:sz w:val="24"/>
          <w:szCs w:val="24"/>
          <w:lang w:val="sr-Cyrl-RS"/>
        </w:rPr>
        <w:t>.</w:t>
      </w:r>
    </w:p>
    <w:p w14:paraId="23B6EBB6" w14:textId="77777777" w:rsidR="00943B0E" w:rsidRPr="00A535FE" w:rsidRDefault="00943B0E" w:rsidP="00943B0E">
      <w:pPr>
        <w:jc w:val="both"/>
        <w:rPr>
          <w:sz w:val="24"/>
          <w:szCs w:val="24"/>
          <w:lang w:val="sr-Cyrl-RS"/>
        </w:rPr>
      </w:pPr>
    </w:p>
    <w:p w14:paraId="3B7D6CC0" w14:textId="77777777" w:rsidR="00943B0E" w:rsidRPr="00A535FE" w:rsidRDefault="00A35AE6" w:rsidP="00943B0E">
      <w:pPr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 xml:space="preserve">Према Плану, у </w:t>
      </w:r>
      <w:r w:rsidR="00943B0E" w:rsidRPr="00A535FE">
        <w:rPr>
          <w:sz w:val="24"/>
          <w:szCs w:val="24"/>
          <w:lang w:val="sr-Cyrl-RS"/>
        </w:rPr>
        <w:t xml:space="preserve">Табели </w:t>
      </w:r>
      <w:r w:rsidR="004F3FEC" w:rsidRPr="00A535FE">
        <w:rPr>
          <w:sz w:val="24"/>
          <w:szCs w:val="24"/>
          <w:lang w:val="sr-Cyrl-RS"/>
        </w:rPr>
        <w:t>13</w:t>
      </w:r>
      <w:r w:rsidRPr="00A535FE">
        <w:rPr>
          <w:sz w:val="24"/>
          <w:szCs w:val="24"/>
          <w:lang w:val="sr-Cyrl-RS"/>
        </w:rPr>
        <w:t>.</w:t>
      </w:r>
      <w:r w:rsidR="00943B0E" w:rsidRPr="00A535FE">
        <w:rPr>
          <w:sz w:val="24"/>
          <w:szCs w:val="24"/>
          <w:lang w:val="sr-Cyrl-RS"/>
        </w:rPr>
        <w:t>, з</w:t>
      </w:r>
      <w:r w:rsidR="007F6056" w:rsidRPr="00A535FE">
        <w:rPr>
          <w:sz w:val="24"/>
          <w:szCs w:val="24"/>
          <w:lang w:val="sr-Cyrl-RS"/>
        </w:rPr>
        <w:t>а зону С5 – зона вишепородичног становања у формираним градским блоковима у централној и средњој зони града</w:t>
      </w:r>
      <w:r w:rsidR="00943B0E" w:rsidRPr="00A535FE">
        <w:rPr>
          <w:sz w:val="24"/>
          <w:szCs w:val="24"/>
          <w:lang w:val="sr-Cyrl-RS"/>
        </w:rPr>
        <w:t xml:space="preserve"> дефинисан</w:t>
      </w:r>
      <w:r w:rsidRPr="00A535FE">
        <w:rPr>
          <w:sz w:val="24"/>
          <w:szCs w:val="24"/>
          <w:lang w:val="sr-Cyrl-RS"/>
        </w:rPr>
        <w:t xml:space="preserve">и су </w:t>
      </w:r>
      <w:r w:rsidR="004F3FEC" w:rsidRPr="00A535FE">
        <w:rPr>
          <w:sz w:val="24"/>
          <w:szCs w:val="24"/>
          <w:lang w:val="sr-Cyrl-RS"/>
        </w:rPr>
        <w:t>минимални</w:t>
      </w:r>
      <w:r w:rsidRPr="00A535FE">
        <w:rPr>
          <w:sz w:val="24"/>
          <w:szCs w:val="24"/>
          <w:lang w:val="sr-Cyrl-RS"/>
        </w:rPr>
        <w:t xml:space="preserve"> проценат</w:t>
      </w:r>
      <w:r w:rsidR="004F3FEC" w:rsidRPr="00A535FE">
        <w:rPr>
          <w:sz w:val="24"/>
          <w:szCs w:val="24"/>
        </w:rPr>
        <w:t xml:space="preserve"> слободних и зелених површина на парцели</w:t>
      </w:r>
      <w:r w:rsidR="004F3FEC" w:rsidRPr="00A535FE">
        <w:rPr>
          <w:sz w:val="24"/>
          <w:szCs w:val="24"/>
          <w:lang w:val="sr-Cyrl-RS"/>
        </w:rPr>
        <w:t xml:space="preserve"> </w:t>
      </w:r>
      <w:r w:rsidR="00943B0E" w:rsidRPr="00A535FE">
        <w:rPr>
          <w:sz w:val="24"/>
          <w:szCs w:val="24"/>
          <w:lang w:val="sr-Cyrl-RS"/>
        </w:rPr>
        <w:t>40% и м</w:t>
      </w:r>
      <w:r w:rsidR="00943B0E" w:rsidRPr="00A535FE">
        <w:rPr>
          <w:sz w:val="24"/>
          <w:szCs w:val="24"/>
        </w:rPr>
        <w:t xml:space="preserve">инимални </w:t>
      </w:r>
      <w:r w:rsidRPr="00A535FE">
        <w:rPr>
          <w:sz w:val="24"/>
          <w:szCs w:val="24"/>
          <w:lang w:val="sr-Cyrl-RS"/>
        </w:rPr>
        <w:t>проценат</w:t>
      </w:r>
      <w:r w:rsidR="00943B0E" w:rsidRPr="00A535FE">
        <w:rPr>
          <w:sz w:val="24"/>
          <w:szCs w:val="24"/>
        </w:rPr>
        <w:t xml:space="preserve"> зелених површина у директном контакту са тлом на парцели</w:t>
      </w:r>
      <w:r w:rsidR="00943B0E" w:rsidRPr="00A535FE">
        <w:rPr>
          <w:sz w:val="24"/>
          <w:szCs w:val="24"/>
          <w:lang w:val="sr-Cyrl-RS"/>
        </w:rPr>
        <w:t xml:space="preserve"> 15%.</w:t>
      </w:r>
    </w:p>
    <w:p w14:paraId="55C1CE1A" w14:textId="77777777" w:rsidR="00943B0E" w:rsidRPr="00A535FE" w:rsidRDefault="00943B0E" w:rsidP="002521F0">
      <w:pPr>
        <w:jc w:val="both"/>
        <w:rPr>
          <w:sz w:val="24"/>
          <w:szCs w:val="24"/>
          <w:lang w:val="sr-Cyrl-CS"/>
        </w:rPr>
      </w:pPr>
    </w:p>
    <w:p w14:paraId="070C98CF" w14:textId="77777777" w:rsidR="00A171F8" w:rsidRPr="00A535FE" w:rsidRDefault="002521F0" w:rsidP="00943B0E">
      <w:pPr>
        <w:jc w:val="both"/>
        <w:rPr>
          <w:b/>
          <w:noProof w:val="0"/>
          <w:sz w:val="24"/>
          <w:szCs w:val="24"/>
        </w:rPr>
      </w:pPr>
      <w:r w:rsidRPr="00A535FE">
        <w:rPr>
          <w:sz w:val="24"/>
          <w:szCs w:val="24"/>
          <w:lang w:val="sr-Cyrl-RS"/>
        </w:rPr>
        <w:t>Извод</w:t>
      </w:r>
      <w:r w:rsidR="000653F3" w:rsidRPr="00A535FE">
        <w:rPr>
          <w:sz w:val="24"/>
          <w:szCs w:val="24"/>
          <w:lang w:val="sr-Cyrl-RS"/>
        </w:rPr>
        <w:t>и из ПГР Београда и</w:t>
      </w:r>
      <w:r w:rsidRPr="00A535FE">
        <w:rPr>
          <w:sz w:val="24"/>
          <w:szCs w:val="24"/>
          <w:lang w:val="sr-Cyrl-RS"/>
        </w:rPr>
        <w:t xml:space="preserve"> ПГР система зелених површина </w:t>
      </w:r>
      <w:r w:rsidR="000653F3" w:rsidRPr="00A535FE">
        <w:rPr>
          <w:sz w:val="24"/>
          <w:szCs w:val="24"/>
          <w:lang w:val="sr-Cyrl-RS"/>
        </w:rPr>
        <w:t>су</w:t>
      </w:r>
      <w:r w:rsidRPr="00A535FE">
        <w:rPr>
          <w:sz w:val="24"/>
          <w:szCs w:val="24"/>
          <w:lang w:val="sr-Cyrl-RS"/>
        </w:rPr>
        <w:t xml:space="preserve"> саставни део </w:t>
      </w:r>
      <w:proofErr w:type="spellStart"/>
      <w:r w:rsidRPr="00A535FE">
        <w:rPr>
          <w:bCs/>
          <w:noProof w:val="0"/>
          <w:sz w:val="24"/>
          <w:szCs w:val="24"/>
        </w:rPr>
        <w:t>документације</w:t>
      </w:r>
      <w:proofErr w:type="spellEnd"/>
      <w:r w:rsidRPr="00A535FE">
        <w:rPr>
          <w:bCs/>
          <w:noProof w:val="0"/>
          <w:sz w:val="24"/>
          <w:szCs w:val="24"/>
        </w:rPr>
        <w:t xml:space="preserve"> </w:t>
      </w:r>
      <w:proofErr w:type="spellStart"/>
      <w:r w:rsidRPr="00A535FE">
        <w:rPr>
          <w:bCs/>
          <w:noProof w:val="0"/>
          <w:sz w:val="24"/>
          <w:szCs w:val="24"/>
        </w:rPr>
        <w:t>овог</w:t>
      </w:r>
      <w:proofErr w:type="spellEnd"/>
      <w:r w:rsidRPr="00A535FE">
        <w:rPr>
          <w:bCs/>
          <w:noProof w:val="0"/>
          <w:sz w:val="24"/>
          <w:szCs w:val="24"/>
        </w:rPr>
        <w:t xml:space="preserve"> </w:t>
      </w:r>
      <w:proofErr w:type="spellStart"/>
      <w:r w:rsidRPr="00A535FE">
        <w:rPr>
          <w:bCs/>
          <w:noProof w:val="0"/>
          <w:sz w:val="24"/>
          <w:szCs w:val="24"/>
        </w:rPr>
        <w:t>Елабората</w:t>
      </w:r>
      <w:proofErr w:type="spellEnd"/>
      <w:r w:rsidRPr="00A535FE">
        <w:rPr>
          <w:bCs/>
          <w:noProof w:val="0"/>
          <w:sz w:val="24"/>
          <w:szCs w:val="24"/>
        </w:rPr>
        <w:t>.</w:t>
      </w:r>
    </w:p>
    <w:p w14:paraId="094EFD1E" w14:textId="77777777" w:rsidR="00BB169C" w:rsidRPr="00A535FE" w:rsidRDefault="00BB169C" w:rsidP="00943B0E">
      <w:pPr>
        <w:jc w:val="both"/>
        <w:rPr>
          <w:b/>
          <w:noProof w:val="0"/>
          <w:sz w:val="24"/>
          <w:szCs w:val="24"/>
        </w:rPr>
      </w:pPr>
    </w:p>
    <w:p w14:paraId="3651190D" w14:textId="77777777" w:rsidR="00943B0E" w:rsidRPr="00A535FE" w:rsidRDefault="00943B0E" w:rsidP="00943B0E">
      <w:pPr>
        <w:jc w:val="both"/>
        <w:rPr>
          <w:b/>
          <w:noProof w:val="0"/>
          <w:sz w:val="24"/>
          <w:szCs w:val="24"/>
        </w:rPr>
      </w:pPr>
    </w:p>
    <w:p w14:paraId="603AE78E" w14:textId="77777777" w:rsidR="00A35AE6" w:rsidRPr="00A535FE" w:rsidRDefault="00A35AE6" w:rsidP="00943B0E">
      <w:pPr>
        <w:jc w:val="both"/>
        <w:rPr>
          <w:b/>
          <w:noProof w:val="0"/>
          <w:sz w:val="24"/>
          <w:szCs w:val="24"/>
        </w:rPr>
      </w:pPr>
    </w:p>
    <w:p w14:paraId="4ED218A3" w14:textId="77777777" w:rsidR="001F01A1" w:rsidRPr="00A535FE" w:rsidRDefault="002E3881" w:rsidP="00943B0E">
      <w:pPr>
        <w:jc w:val="both"/>
        <w:rPr>
          <w:b/>
          <w:noProof w:val="0"/>
          <w:sz w:val="24"/>
          <w:szCs w:val="24"/>
        </w:rPr>
      </w:pPr>
      <w:r w:rsidRPr="00A535FE">
        <w:rPr>
          <w:b/>
          <w:noProof w:val="0"/>
          <w:sz w:val="24"/>
          <w:szCs w:val="24"/>
        </w:rPr>
        <w:t xml:space="preserve">2.   </w:t>
      </w:r>
      <w:r w:rsidR="00F72CDF" w:rsidRPr="00A535FE">
        <w:rPr>
          <w:b/>
          <w:noProof w:val="0"/>
          <w:sz w:val="24"/>
          <w:szCs w:val="24"/>
        </w:rPr>
        <w:t xml:space="preserve"> </w:t>
      </w:r>
      <w:r w:rsidR="000E3AAB" w:rsidRPr="00A535FE">
        <w:rPr>
          <w:b/>
          <w:noProof w:val="0"/>
          <w:sz w:val="24"/>
          <w:szCs w:val="24"/>
        </w:rPr>
        <w:t>П</w:t>
      </w:r>
      <w:r w:rsidR="001F01A1" w:rsidRPr="00A535FE">
        <w:rPr>
          <w:b/>
          <w:noProof w:val="0"/>
          <w:sz w:val="24"/>
          <w:szCs w:val="24"/>
        </w:rPr>
        <w:t>ОСТОЈЕЋЕ СТАЊЕ</w:t>
      </w:r>
      <w:r w:rsidR="00FC782A" w:rsidRPr="00A535FE">
        <w:rPr>
          <w:b/>
          <w:noProof w:val="0"/>
          <w:sz w:val="24"/>
          <w:szCs w:val="24"/>
        </w:rPr>
        <w:t>, НАЧИН КОРИШЋЕЊА ПРОСТОРА И ОГРАНИЧЕЊА</w:t>
      </w:r>
    </w:p>
    <w:p w14:paraId="6D080E30" w14:textId="77777777" w:rsidR="002143D3" w:rsidRPr="00A535FE" w:rsidRDefault="002143D3" w:rsidP="00AF2884">
      <w:pPr>
        <w:rPr>
          <w:lang w:val="sr-Latn-RS" w:eastAsia="sr-Latn-RS"/>
        </w:rPr>
      </w:pPr>
    </w:p>
    <w:p w14:paraId="691533A2" w14:textId="77777777" w:rsidR="00226E13" w:rsidRPr="00A535FE" w:rsidRDefault="002143D3" w:rsidP="008624E8">
      <w:pPr>
        <w:rPr>
          <w:b/>
          <w:sz w:val="24"/>
          <w:szCs w:val="24"/>
          <w:lang w:val="sr-Cyrl-RS"/>
        </w:rPr>
      </w:pPr>
      <w:r w:rsidRPr="00A535FE">
        <w:rPr>
          <w:b/>
          <w:sz w:val="24"/>
          <w:szCs w:val="24"/>
          <w:lang w:val="sr-Cyrl-RS"/>
        </w:rPr>
        <w:t>2.1. Постојећа планска документација</w:t>
      </w:r>
    </w:p>
    <w:p w14:paraId="6D6AB2C7" w14:textId="77777777" w:rsidR="0039763F" w:rsidRPr="00A535FE" w:rsidRDefault="0039763F" w:rsidP="008624E8">
      <w:pPr>
        <w:rPr>
          <w:b/>
          <w:bCs/>
          <w:sz w:val="24"/>
          <w:szCs w:val="24"/>
        </w:rPr>
      </w:pPr>
    </w:p>
    <w:p w14:paraId="31596FD5" w14:textId="77777777" w:rsidR="002143D3" w:rsidRPr="00A535FE" w:rsidRDefault="002143D3" w:rsidP="008624E8">
      <w:pPr>
        <w:rPr>
          <w:b/>
          <w:bCs/>
          <w:sz w:val="24"/>
          <w:szCs w:val="24"/>
          <w:lang w:val="sr-Cyrl-RS"/>
        </w:rPr>
      </w:pPr>
      <w:r w:rsidRPr="00A535FE">
        <w:rPr>
          <w:b/>
          <w:bCs/>
          <w:sz w:val="24"/>
          <w:szCs w:val="24"/>
        </w:rPr>
        <w:t>Планови и делови планова обухваћени границом Плана:</w:t>
      </w:r>
    </w:p>
    <w:p w14:paraId="4F241BD0" w14:textId="77777777" w:rsidR="002143D3" w:rsidRPr="00A535FE" w:rsidRDefault="002143D3" w:rsidP="008624E8">
      <w:pPr>
        <w:rPr>
          <w:b/>
          <w:sz w:val="24"/>
          <w:szCs w:val="24"/>
        </w:rPr>
      </w:pPr>
    </w:p>
    <w:p w14:paraId="307C23A5" w14:textId="77777777" w:rsidR="000A698D" w:rsidRDefault="00A35AE6" w:rsidP="000267AA">
      <w:pPr>
        <w:jc w:val="both"/>
        <w:rPr>
          <w:sz w:val="24"/>
          <w:szCs w:val="24"/>
          <w:lang w:val="sr-Cyrl-RS"/>
        </w:rPr>
      </w:pPr>
      <w:r w:rsidRPr="00A535FE">
        <w:rPr>
          <w:noProof w:val="0"/>
          <w:sz w:val="24"/>
          <w:szCs w:val="24"/>
          <w:lang w:val="sr-Cyrl-RS"/>
        </w:rPr>
        <w:t>Већи</w:t>
      </w:r>
      <w:r w:rsidR="0039763F" w:rsidRPr="00A535FE">
        <w:rPr>
          <w:noProof w:val="0"/>
          <w:sz w:val="24"/>
          <w:szCs w:val="24"/>
          <w:lang w:val="sr-Cyrl-RS"/>
        </w:rPr>
        <w:t xml:space="preserve"> део предметног</w:t>
      </w:r>
      <w:r w:rsidR="00AB3E7D" w:rsidRPr="00A535FE">
        <w:rPr>
          <w:noProof w:val="0"/>
          <w:sz w:val="24"/>
          <w:szCs w:val="24"/>
          <w:lang w:val="sr-Cyrl-RS"/>
        </w:rPr>
        <w:t xml:space="preserve"> простор</w:t>
      </w:r>
      <w:r w:rsidR="0039763F" w:rsidRPr="00A535FE">
        <w:rPr>
          <w:noProof w:val="0"/>
          <w:sz w:val="24"/>
          <w:szCs w:val="24"/>
          <w:lang w:val="sr-Cyrl-RS"/>
        </w:rPr>
        <w:t>а</w:t>
      </w:r>
      <w:r w:rsidR="00AB3E7D" w:rsidRPr="00A535FE">
        <w:rPr>
          <w:noProof w:val="0"/>
          <w:sz w:val="24"/>
          <w:szCs w:val="24"/>
          <w:lang w:val="sr-Cyrl-RS"/>
        </w:rPr>
        <w:t xml:space="preserve"> је обухваћен </w:t>
      </w:r>
      <w:r w:rsidR="00AB3E7D" w:rsidRPr="00A535FE">
        <w:rPr>
          <w:noProof w:val="0"/>
          <w:sz w:val="24"/>
          <w:szCs w:val="24"/>
          <w:lang w:val="sr-Latn-RS"/>
        </w:rPr>
        <w:t>Планом детаљне регулације</w:t>
      </w:r>
      <w:r w:rsidR="00AB3E7D" w:rsidRPr="00A535FE">
        <w:rPr>
          <w:sz w:val="24"/>
          <w:szCs w:val="24"/>
          <w:lang w:val="sr-Cyrl-RS"/>
        </w:rPr>
        <w:t xml:space="preserve"> за комплекс фабрике </w:t>
      </w:r>
      <w:r w:rsidR="0017527C" w:rsidRPr="00A535FE">
        <w:rPr>
          <w:sz w:val="24"/>
          <w:szCs w:val="24"/>
          <w:lang w:val="sr-Cyrl-RS"/>
        </w:rPr>
        <w:t>„</w:t>
      </w:r>
      <w:r w:rsidR="00AB3E7D" w:rsidRPr="00A535FE">
        <w:rPr>
          <w:sz w:val="24"/>
          <w:szCs w:val="24"/>
          <w:lang w:val="sr-Cyrl-RS"/>
        </w:rPr>
        <w:t>Букуља</w:t>
      </w:r>
      <w:r w:rsidR="0017527C" w:rsidRPr="00A535FE">
        <w:rPr>
          <w:sz w:val="24"/>
          <w:szCs w:val="24"/>
          <w:lang w:val="sr-Cyrl-RS"/>
        </w:rPr>
        <w:t>“</w:t>
      </w:r>
      <w:r w:rsidR="00AB3E7D" w:rsidRPr="00A535FE">
        <w:rPr>
          <w:sz w:val="24"/>
          <w:szCs w:val="24"/>
          <w:lang w:val="sr-Cyrl-RS"/>
        </w:rPr>
        <w:t xml:space="preserve"> у улици Велизара Косановића – Београд, подручје између улица Заге Маливук, Велизара Косановића, Дољенске и комплекса </w:t>
      </w:r>
      <w:r w:rsidR="0017527C" w:rsidRPr="00A535FE">
        <w:rPr>
          <w:sz w:val="24"/>
          <w:szCs w:val="24"/>
          <w:lang w:val="sr-Cyrl-RS"/>
        </w:rPr>
        <w:t>„</w:t>
      </w:r>
      <w:r w:rsidR="00AB3E7D" w:rsidRPr="00A535FE">
        <w:rPr>
          <w:sz w:val="24"/>
          <w:szCs w:val="24"/>
          <w:lang w:val="sr-Cyrl-RS"/>
        </w:rPr>
        <w:t>Прецизне механике</w:t>
      </w:r>
      <w:r w:rsidR="0017527C" w:rsidRPr="00A535FE">
        <w:rPr>
          <w:sz w:val="24"/>
          <w:szCs w:val="24"/>
          <w:lang w:val="sr-Cyrl-RS"/>
        </w:rPr>
        <w:t>“</w:t>
      </w:r>
      <w:r w:rsidR="00AB3E7D" w:rsidRPr="00A535FE">
        <w:rPr>
          <w:sz w:val="24"/>
          <w:szCs w:val="24"/>
          <w:lang w:val="sr-Cyrl-RS"/>
        </w:rPr>
        <w:t xml:space="preserve"> – општина Звездара (</w:t>
      </w:r>
      <w:r w:rsidR="0017527C" w:rsidRPr="00A535FE">
        <w:rPr>
          <w:sz w:val="24"/>
          <w:szCs w:val="24"/>
          <w:lang w:val="sr-Cyrl-RS"/>
        </w:rPr>
        <w:t>„</w:t>
      </w:r>
      <w:r w:rsidR="00AB3E7D" w:rsidRPr="00A535FE">
        <w:rPr>
          <w:sz w:val="24"/>
          <w:szCs w:val="24"/>
          <w:lang w:val="sr-Cyrl-RS"/>
        </w:rPr>
        <w:t>Сл</w:t>
      </w:r>
      <w:r w:rsidR="0017527C" w:rsidRPr="00A535FE">
        <w:rPr>
          <w:sz w:val="24"/>
          <w:szCs w:val="24"/>
          <w:lang w:val="sr-Cyrl-RS"/>
        </w:rPr>
        <w:t>ужбени</w:t>
      </w:r>
      <w:r w:rsidR="00AB3E7D" w:rsidRPr="00A535FE">
        <w:rPr>
          <w:sz w:val="24"/>
          <w:szCs w:val="24"/>
          <w:lang w:val="sr-Cyrl-RS"/>
        </w:rPr>
        <w:t xml:space="preserve"> лист града Београда</w:t>
      </w:r>
      <w:r w:rsidR="0017527C" w:rsidRPr="00A535FE">
        <w:rPr>
          <w:sz w:val="24"/>
          <w:szCs w:val="24"/>
          <w:lang w:val="sr-Cyrl-RS"/>
        </w:rPr>
        <w:t>“</w:t>
      </w:r>
      <w:r w:rsidR="00AB3E7D" w:rsidRPr="00A535FE">
        <w:rPr>
          <w:sz w:val="24"/>
          <w:szCs w:val="24"/>
          <w:lang w:val="sr-Cyrl-RS"/>
        </w:rPr>
        <w:t xml:space="preserve"> бр. 10/06</w:t>
      </w:r>
      <w:r w:rsidR="0039763F" w:rsidRPr="00A535FE">
        <w:rPr>
          <w:sz w:val="24"/>
          <w:szCs w:val="24"/>
          <w:lang w:val="sr-Cyrl-RS"/>
        </w:rPr>
        <w:t>)</w:t>
      </w:r>
      <w:r w:rsidR="00B157B8" w:rsidRPr="00A535FE">
        <w:rPr>
          <w:sz w:val="24"/>
          <w:szCs w:val="24"/>
          <w:lang w:val="sr-Cyrl-RS"/>
        </w:rPr>
        <w:t>.</w:t>
      </w:r>
    </w:p>
    <w:p w14:paraId="7608C397" w14:textId="77777777" w:rsidR="00A171F8" w:rsidRPr="00A535FE" w:rsidRDefault="00A171F8" w:rsidP="002208EC">
      <w:pPr>
        <w:pStyle w:val="NormalBulleted"/>
        <w:rPr>
          <w:rFonts w:ascii="Arial" w:hAnsi="Arial" w:cs="Arial"/>
          <w:b/>
          <w:bCs/>
          <w:sz w:val="24"/>
          <w:szCs w:val="24"/>
        </w:rPr>
      </w:pPr>
    </w:p>
    <w:p w14:paraId="49447E6D" w14:textId="77777777" w:rsidR="00DF2950" w:rsidRPr="00A535FE" w:rsidRDefault="00DF2950" w:rsidP="002208EC">
      <w:pPr>
        <w:pStyle w:val="NormalBulleted"/>
        <w:rPr>
          <w:rFonts w:ascii="Arial" w:hAnsi="Arial" w:cs="Arial"/>
          <w:b/>
          <w:bCs/>
          <w:sz w:val="24"/>
          <w:szCs w:val="24"/>
        </w:rPr>
      </w:pPr>
    </w:p>
    <w:p w14:paraId="64CC0C5B" w14:textId="77777777" w:rsidR="002143D3" w:rsidRPr="00A535FE" w:rsidRDefault="002143D3" w:rsidP="002208EC">
      <w:pPr>
        <w:pStyle w:val="NormalBulleted"/>
        <w:rPr>
          <w:rFonts w:ascii="Arial" w:hAnsi="Arial" w:cs="Arial"/>
          <w:b/>
          <w:bCs/>
          <w:sz w:val="24"/>
          <w:szCs w:val="24"/>
        </w:rPr>
      </w:pPr>
      <w:r w:rsidRPr="00A535FE">
        <w:rPr>
          <w:rFonts w:ascii="Arial" w:hAnsi="Arial" w:cs="Arial"/>
          <w:b/>
          <w:bCs/>
          <w:sz w:val="24"/>
          <w:szCs w:val="24"/>
        </w:rPr>
        <w:t>Остала урбанистичка документација од утицаја на предметни простор:</w:t>
      </w:r>
    </w:p>
    <w:p w14:paraId="0302ED22" w14:textId="77777777" w:rsidR="00DE5808" w:rsidRPr="00A535FE" w:rsidRDefault="00DE5808" w:rsidP="00DE5808">
      <w:pPr>
        <w:pStyle w:val="ListParagraph"/>
        <w:jc w:val="both"/>
        <w:rPr>
          <w:rFonts w:ascii="Arial" w:hAnsi="Arial" w:cs="Arial"/>
          <w:b/>
          <w:sz w:val="24"/>
          <w:szCs w:val="24"/>
        </w:rPr>
      </w:pPr>
    </w:p>
    <w:p w14:paraId="224FDE50" w14:textId="77777777" w:rsidR="00AB3E7D" w:rsidRPr="00A535FE" w:rsidRDefault="00AB3E7D" w:rsidP="00AB3E7D">
      <w:pPr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 xml:space="preserve">Планирана Улица Нова 1 се налази и у обухвату плана </w:t>
      </w:r>
      <w:r w:rsidR="0017527C" w:rsidRPr="00A535FE">
        <w:rPr>
          <w:sz w:val="24"/>
          <w:szCs w:val="24"/>
          <w:lang w:val="sr-Cyrl-RS"/>
        </w:rPr>
        <w:t xml:space="preserve">за </w:t>
      </w:r>
      <w:r w:rsidRPr="00A535FE">
        <w:rPr>
          <w:sz w:val="24"/>
          <w:szCs w:val="24"/>
          <w:lang w:val="sr-Cyrl-RS"/>
        </w:rPr>
        <w:t xml:space="preserve">који </w:t>
      </w:r>
      <w:r w:rsidR="0017527C" w:rsidRPr="00A535FE">
        <w:rPr>
          <w:sz w:val="24"/>
          <w:szCs w:val="24"/>
          <w:lang w:val="sr-Cyrl-RS"/>
        </w:rPr>
        <w:t>је донета</w:t>
      </w:r>
      <w:r w:rsidRPr="00A535FE">
        <w:rPr>
          <w:sz w:val="24"/>
          <w:szCs w:val="24"/>
          <w:lang w:val="sr-Cyrl-RS"/>
        </w:rPr>
        <w:t xml:space="preserve"> Одлук</w:t>
      </w:r>
      <w:r w:rsidR="0017527C" w:rsidRPr="00A535FE">
        <w:rPr>
          <w:sz w:val="24"/>
          <w:szCs w:val="24"/>
          <w:lang w:val="sr-Cyrl-RS"/>
        </w:rPr>
        <w:t>а</w:t>
      </w:r>
      <w:r w:rsidRPr="00A535FE">
        <w:rPr>
          <w:sz w:val="24"/>
          <w:szCs w:val="24"/>
          <w:lang w:val="sr-Cyrl-RS"/>
        </w:rPr>
        <w:t xml:space="preserve"> о изради Плана детаљне регулације блокова између улица: Мис Ирбијеве, Дољенске, Велизара Косановића, Пљеваљске и Војислава Илића („Службени лист града Београда, бр</w:t>
      </w:r>
      <w:r w:rsidR="0017527C" w:rsidRPr="00A535FE">
        <w:rPr>
          <w:sz w:val="24"/>
          <w:szCs w:val="24"/>
          <w:lang w:val="sr-Cyrl-RS"/>
        </w:rPr>
        <w:t>.</w:t>
      </w:r>
      <w:r w:rsidRPr="00A535FE">
        <w:rPr>
          <w:sz w:val="24"/>
          <w:szCs w:val="24"/>
          <w:lang w:val="sr-Cyrl-RS"/>
        </w:rPr>
        <w:t xml:space="preserve"> 19/10)</w:t>
      </w:r>
      <w:r w:rsidR="0017527C" w:rsidRPr="00A535FE">
        <w:rPr>
          <w:sz w:val="24"/>
          <w:szCs w:val="24"/>
          <w:lang w:val="sr-Cyrl-RS"/>
        </w:rPr>
        <w:t>.</w:t>
      </w:r>
      <w:r w:rsidRPr="00A535FE">
        <w:rPr>
          <w:sz w:val="24"/>
          <w:szCs w:val="24"/>
          <w:lang w:val="sr-Cyrl-RS"/>
        </w:rPr>
        <w:t xml:space="preserve"> </w:t>
      </w:r>
    </w:p>
    <w:p w14:paraId="7180588C" w14:textId="78460AA6" w:rsidR="00C34FA8" w:rsidRPr="00A535FE" w:rsidRDefault="00C34FA8" w:rsidP="008624E8">
      <w:pPr>
        <w:rPr>
          <w:bCs/>
          <w:sz w:val="24"/>
          <w:szCs w:val="24"/>
        </w:rPr>
      </w:pPr>
    </w:p>
    <w:p w14:paraId="3A3D3CC4" w14:textId="5D35FA7C" w:rsidR="00720ED0" w:rsidRPr="00A535FE" w:rsidRDefault="00720ED0" w:rsidP="00720ED0">
      <w:pPr>
        <w:jc w:val="both"/>
        <w:rPr>
          <w:bCs/>
          <w:sz w:val="24"/>
          <w:szCs w:val="24"/>
          <w:lang w:val="sr-Cyrl-RS"/>
        </w:rPr>
      </w:pPr>
      <w:r w:rsidRPr="00A535FE">
        <w:rPr>
          <w:bCs/>
          <w:sz w:val="24"/>
          <w:szCs w:val="24"/>
          <w:lang w:val="sr-Cyrl-RS"/>
        </w:rPr>
        <w:t>На северу се граница Плана поклапа са Планом детаљне регулације подручја између улица Господара Вучића, Војислава Илића, Топаловићеве, Крижанићеве, Мис Ирбијеве, Паје Јовановића и Милинка Кушића – општина Звездара („Службени лист града Београда“ бр. 7</w:t>
      </w:r>
      <w:bookmarkStart w:id="10" w:name="_Hlk117584796"/>
      <w:r w:rsidR="00683516" w:rsidRPr="00A535FE">
        <w:rPr>
          <w:bCs/>
          <w:sz w:val="24"/>
          <w:szCs w:val="24"/>
        </w:rPr>
        <w:t>/</w:t>
      </w:r>
      <w:bookmarkEnd w:id="10"/>
      <w:r w:rsidR="00683516" w:rsidRPr="00A535FE">
        <w:rPr>
          <w:bCs/>
          <w:sz w:val="24"/>
          <w:szCs w:val="24"/>
          <w:lang w:val="sr-Cyrl-RS"/>
        </w:rPr>
        <w:t>10)</w:t>
      </w:r>
      <w:r w:rsidR="000A698D">
        <w:rPr>
          <w:bCs/>
          <w:sz w:val="24"/>
          <w:szCs w:val="24"/>
          <w:lang w:val="sr-Cyrl-RS"/>
        </w:rPr>
        <w:t>.</w:t>
      </w:r>
    </w:p>
    <w:p w14:paraId="54BC3DC0" w14:textId="5499C717" w:rsidR="00683516" w:rsidRPr="00A535FE" w:rsidRDefault="00683516" w:rsidP="00720ED0">
      <w:pPr>
        <w:jc w:val="both"/>
        <w:rPr>
          <w:bCs/>
          <w:sz w:val="24"/>
          <w:szCs w:val="24"/>
          <w:lang w:val="sr-Cyrl-RS"/>
        </w:rPr>
      </w:pPr>
    </w:p>
    <w:p w14:paraId="63D1E9FE" w14:textId="1FD8DA28" w:rsidR="00F4511C" w:rsidRPr="00A535FE" w:rsidRDefault="00683516" w:rsidP="004A6FCC">
      <w:pPr>
        <w:jc w:val="both"/>
        <w:rPr>
          <w:bCs/>
          <w:sz w:val="24"/>
          <w:szCs w:val="24"/>
          <w:lang w:val="sr-Cyrl-RS"/>
        </w:rPr>
      </w:pPr>
      <w:r w:rsidRPr="00A535FE">
        <w:rPr>
          <w:bCs/>
          <w:sz w:val="24"/>
          <w:szCs w:val="24"/>
          <w:lang w:val="sr-Cyrl-RS"/>
        </w:rPr>
        <w:t xml:space="preserve">На југу </w:t>
      </w:r>
      <w:r w:rsidR="000A698D">
        <w:rPr>
          <w:bCs/>
          <w:sz w:val="24"/>
          <w:szCs w:val="24"/>
          <w:lang w:val="sr-Cyrl-RS"/>
        </w:rPr>
        <w:t>се граница Плана поклапа са</w:t>
      </w:r>
      <w:r w:rsidRPr="00A535FE">
        <w:rPr>
          <w:bCs/>
          <w:sz w:val="24"/>
          <w:szCs w:val="24"/>
          <w:lang w:val="sr-Cyrl-RS"/>
        </w:rPr>
        <w:t xml:space="preserve"> ПДР између улица Вирпазарске, Пљевљанске, Др. Велизара Косановића, Учитељске, Марчанске, Мис Ирбијеве и опатијске („Службени лист града Београда“ бр. 23</w:t>
      </w:r>
      <w:r w:rsidRPr="00A535FE">
        <w:rPr>
          <w:bCs/>
          <w:sz w:val="24"/>
          <w:szCs w:val="24"/>
        </w:rPr>
        <w:t>/</w:t>
      </w:r>
      <w:r w:rsidRPr="00A535FE">
        <w:rPr>
          <w:bCs/>
          <w:sz w:val="24"/>
          <w:szCs w:val="24"/>
          <w:lang w:val="sr-Cyrl-RS"/>
        </w:rPr>
        <w:t>04)</w:t>
      </w:r>
    </w:p>
    <w:p w14:paraId="48403177" w14:textId="77777777" w:rsidR="004F7413" w:rsidRDefault="004F7413" w:rsidP="008624E8">
      <w:pPr>
        <w:rPr>
          <w:b/>
          <w:sz w:val="24"/>
          <w:szCs w:val="24"/>
        </w:rPr>
      </w:pPr>
    </w:p>
    <w:p w14:paraId="2EC0075D" w14:textId="29A47EAE" w:rsidR="004F7413" w:rsidRDefault="004F7413" w:rsidP="008624E8">
      <w:pPr>
        <w:rPr>
          <w:b/>
          <w:sz w:val="24"/>
          <w:szCs w:val="24"/>
        </w:rPr>
      </w:pPr>
    </w:p>
    <w:p w14:paraId="269CA38B" w14:textId="77777777" w:rsidR="00D245C5" w:rsidRDefault="00D245C5" w:rsidP="008624E8">
      <w:pPr>
        <w:rPr>
          <w:b/>
          <w:sz w:val="24"/>
          <w:szCs w:val="24"/>
        </w:rPr>
      </w:pPr>
    </w:p>
    <w:p w14:paraId="3FCCE768" w14:textId="61B66EA8" w:rsidR="009F045B" w:rsidRPr="00A535FE" w:rsidRDefault="001479C4" w:rsidP="008624E8">
      <w:pPr>
        <w:rPr>
          <w:sz w:val="24"/>
          <w:szCs w:val="24"/>
          <w:lang w:val="sr-Cyrl-RS"/>
        </w:rPr>
      </w:pPr>
      <w:r w:rsidRPr="00A535FE">
        <w:rPr>
          <w:b/>
          <w:sz w:val="24"/>
          <w:szCs w:val="24"/>
        </w:rPr>
        <w:t>2</w:t>
      </w:r>
      <w:r w:rsidR="00A43F92" w:rsidRPr="00A535FE">
        <w:rPr>
          <w:b/>
          <w:sz w:val="24"/>
          <w:szCs w:val="24"/>
        </w:rPr>
        <w:t>.</w:t>
      </w:r>
      <w:r w:rsidR="00FC782A" w:rsidRPr="00A535FE">
        <w:rPr>
          <w:b/>
          <w:sz w:val="24"/>
          <w:szCs w:val="24"/>
          <w:lang w:val="sr-Cyrl-RS"/>
        </w:rPr>
        <w:t>2</w:t>
      </w:r>
      <w:r w:rsidR="00006B16" w:rsidRPr="00A535FE">
        <w:rPr>
          <w:b/>
          <w:sz w:val="24"/>
          <w:szCs w:val="24"/>
          <w:lang w:val="sr-Cyrl-RS"/>
        </w:rPr>
        <w:t>.</w:t>
      </w:r>
      <w:r w:rsidR="00A43F92" w:rsidRPr="00A535FE">
        <w:rPr>
          <w:b/>
          <w:sz w:val="24"/>
          <w:szCs w:val="24"/>
        </w:rPr>
        <w:tab/>
      </w:r>
      <w:r w:rsidR="00F72CDF" w:rsidRPr="00A535FE">
        <w:rPr>
          <w:b/>
          <w:sz w:val="24"/>
          <w:szCs w:val="24"/>
        </w:rPr>
        <w:tab/>
      </w:r>
      <w:r w:rsidR="009F045B" w:rsidRPr="00A535FE">
        <w:rPr>
          <w:b/>
          <w:sz w:val="24"/>
          <w:szCs w:val="24"/>
        </w:rPr>
        <w:t xml:space="preserve">Постојеће коришћење земљишта </w:t>
      </w:r>
    </w:p>
    <w:p w14:paraId="32D66629" w14:textId="77777777" w:rsidR="009F045B" w:rsidRPr="00A535FE" w:rsidRDefault="009F045B" w:rsidP="00D07229">
      <w:pPr>
        <w:jc w:val="both"/>
        <w:rPr>
          <w:sz w:val="24"/>
          <w:szCs w:val="24"/>
        </w:rPr>
      </w:pPr>
    </w:p>
    <w:p w14:paraId="661A0384" w14:textId="77777777" w:rsidR="007044D5" w:rsidRPr="00A535FE" w:rsidRDefault="002D043D" w:rsidP="008B565A">
      <w:pPr>
        <w:pStyle w:val="NoSpacing"/>
        <w:jc w:val="both"/>
        <w:rPr>
          <w:szCs w:val="24"/>
          <w:lang w:val="sr-Cyrl-RS"/>
        </w:rPr>
      </w:pPr>
      <w:r w:rsidRPr="00A535FE">
        <w:rPr>
          <w:szCs w:val="24"/>
          <w:lang w:val="sr-Cyrl-RS"/>
        </w:rPr>
        <w:t xml:space="preserve">Већи део предметног простора </w:t>
      </w:r>
      <w:r w:rsidR="00982564" w:rsidRPr="00A535FE">
        <w:rPr>
          <w:szCs w:val="24"/>
          <w:lang w:val="sr-Cyrl-RS"/>
        </w:rPr>
        <w:t xml:space="preserve">се налази у </w:t>
      </w:r>
      <w:r w:rsidRPr="00A535FE">
        <w:rPr>
          <w:szCs w:val="24"/>
          <w:lang w:val="sr-Cyrl-RS"/>
        </w:rPr>
        <w:t>привредни</w:t>
      </w:r>
      <w:r w:rsidR="00982564" w:rsidRPr="00A535FE">
        <w:rPr>
          <w:szCs w:val="24"/>
          <w:lang w:val="sr-Cyrl-RS"/>
        </w:rPr>
        <w:t>м</w:t>
      </w:r>
      <w:r w:rsidRPr="00A535FE">
        <w:rPr>
          <w:szCs w:val="24"/>
          <w:lang w:val="sr-Cyrl-RS"/>
        </w:rPr>
        <w:t xml:space="preserve"> површина</w:t>
      </w:r>
      <w:r w:rsidR="00982564" w:rsidRPr="00A535FE">
        <w:rPr>
          <w:szCs w:val="24"/>
          <w:lang w:val="sr-Cyrl-RS"/>
        </w:rPr>
        <w:t xml:space="preserve">ма које су у ранијем периоду биле у функцији </w:t>
      </w:r>
      <w:r w:rsidR="00711019" w:rsidRPr="00A535FE">
        <w:rPr>
          <w:szCs w:val="24"/>
          <w:lang w:val="sr-Cyrl-RS"/>
        </w:rPr>
        <w:t>комплекс</w:t>
      </w:r>
      <w:r w:rsidR="00982564" w:rsidRPr="00A535FE">
        <w:rPr>
          <w:szCs w:val="24"/>
          <w:lang w:val="sr-Cyrl-RS"/>
        </w:rPr>
        <w:t>а</w:t>
      </w:r>
      <w:r w:rsidR="00711019" w:rsidRPr="00A535FE">
        <w:rPr>
          <w:szCs w:val="24"/>
          <w:lang w:val="sr-Cyrl-RS"/>
        </w:rPr>
        <w:t xml:space="preserve"> фабрике „Букуља“</w:t>
      </w:r>
      <w:r w:rsidR="00982564" w:rsidRPr="00A535FE">
        <w:rPr>
          <w:szCs w:val="24"/>
          <w:lang w:val="sr-Cyrl-RS"/>
        </w:rPr>
        <w:t xml:space="preserve">. На локацији постоје </w:t>
      </w:r>
      <w:r w:rsidR="00982564" w:rsidRPr="00A535FE">
        <w:rPr>
          <w:szCs w:val="24"/>
          <w:lang w:val="sr-Cyrl-RS"/>
        </w:rPr>
        <w:lastRenderedPageBreak/>
        <w:t xml:space="preserve">два </w:t>
      </w:r>
      <w:r w:rsidR="00F7388E" w:rsidRPr="00A535FE">
        <w:rPr>
          <w:szCs w:val="24"/>
          <w:lang w:val="sr-Cyrl-RS"/>
        </w:rPr>
        <w:t>објекта</w:t>
      </w:r>
      <w:r w:rsidR="00DA4014" w:rsidRPr="00A535FE">
        <w:rPr>
          <w:szCs w:val="24"/>
          <w:lang w:val="sr-Cyrl-RS"/>
        </w:rPr>
        <w:t xml:space="preserve"> - хале</w:t>
      </w:r>
      <w:r w:rsidR="003D6D1B" w:rsidRPr="00A535FE">
        <w:rPr>
          <w:szCs w:val="24"/>
          <w:lang w:val="sr-Cyrl-RS"/>
        </w:rPr>
        <w:t xml:space="preserve"> </w:t>
      </w:r>
      <w:r w:rsidR="00ED16A4" w:rsidRPr="00A535FE">
        <w:rPr>
          <w:szCs w:val="24"/>
          <w:lang w:val="sr-Cyrl-RS"/>
        </w:rPr>
        <w:t>са</w:t>
      </w:r>
      <w:r w:rsidRPr="00A535FE">
        <w:rPr>
          <w:szCs w:val="24"/>
          <w:lang w:val="sr-Cyrl-RS"/>
        </w:rPr>
        <w:t xml:space="preserve"> пратећи</w:t>
      </w:r>
      <w:r w:rsidR="00ED16A4" w:rsidRPr="00A535FE">
        <w:rPr>
          <w:szCs w:val="24"/>
          <w:lang w:val="sr-Cyrl-RS"/>
        </w:rPr>
        <w:t>м</w:t>
      </w:r>
      <w:r w:rsidR="00DE10C1" w:rsidRPr="00A535FE">
        <w:rPr>
          <w:szCs w:val="24"/>
          <w:lang w:val="sr-Cyrl-RS"/>
        </w:rPr>
        <w:t xml:space="preserve"> </w:t>
      </w:r>
      <w:r w:rsidR="00DA4014" w:rsidRPr="00A535FE">
        <w:rPr>
          <w:szCs w:val="24"/>
          <w:lang w:val="sr-Cyrl-RS"/>
        </w:rPr>
        <w:t>помоћн</w:t>
      </w:r>
      <w:r w:rsidR="00DE10C1" w:rsidRPr="00A535FE">
        <w:rPr>
          <w:szCs w:val="24"/>
          <w:lang w:val="sr-Cyrl-RS"/>
        </w:rPr>
        <w:t>и</w:t>
      </w:r>
      <w:r w:rsidR="00ED16A4" w:rsidRPr="00A535FE">
        <w:rPr>
          <w:szCs w:val="24"/>
          <w:lang w:val="sr-Cyrl-RS"/>
        </w:rPr>
        <w:t>м</w:t>
      </w:r>
      <w:r w:rsidR="00DA4014" w:rsidRPr="00A535FE">
        <w:rPr>
          <w:szCs w:val="24"/>
          <w:lang w:val="sr-Cyrl-RS"/>
        </w:rPr>
        <w:t xml:space="preserve"> објекти</w:t>
      </w:r>
      <w:r w:rsidR="00ED16A4" w:rsidRPr="00A535FE">
        <w:rPr>
          <w:szCs w:val="24"/>
          <w:lang w:val="sr-Cyrl-RS"/>
        </w:rPr>
        <w:t xml:space="preserve">ма, чија је спратност дефинисана постојећом висином фабрике „Букуља“. </w:t>
      </w:r>
    </w:p>
    <w:p w14:paraId="0F05C9E1" w14:textId="77777777" w:rsidR="00182487" w:rsidRPr="00A535FE" w:rsidRDefault="00ED16A4" w:rsidP="008B565A">
      <w:pPr>
        <w:pStyle w:val="NoSpacing"/>
        <w:jc w:val="both"/>
        <w:rPr>
          <w:szCs w:val="24"/>
          <w:lang w:val="sr-Cyrl-RS"/>
        </w:rPr>
      </w:pPr>
      <w:r w:rsidRPr="00A535FE">
        <w:rPr>
          <w:szCs w:val="24"/>
          <w:lang w:val="sr-Cyrl-RS"/>
        </w:rPr>
        <w:t>У</w:t>
      </w:r>
      <w:r w:rsidR="00982564" w:rsidRPr="00A535FE">
        <w:rPr>
          <w:szCs w:val="24"/>
          <w:lang w:val="sr-Cyrl-RS"/>
        </w:rPr>
        <w:t>след дужег некоришће</w:t>
      </w:r>
      <w:r w:rsidRPr="00A535FE">
        <w:rPr>
          <w:szCs w:val="24"/>
          <w:lang w:val="sr-Cyrl-RS"/>
        </w:rPr>
        <w:t>ња</w:t>
      </w:r>
      <w:r w:rsidR="00B34758" w:rsidRPr="00A535FE">
        <w:rPr>
          <w:szCs w:val="24"/>
          <w:lang w:val="sr-Cyrl-RS"/>
        </w:rPr>
        <w:t xml:space="preserve"> </w:t>
      </w:r>
      <w:r w:rsidRPr="00A535FE">
        <w:rPr>
          <w:szCs w:val="24"/>
          <w:lang w:val="sr-Cyrl-RS"/>
        </w:rPr>
        <w:t>постојећи објекти су урушени, а простор значајно девастиран.</w:t>
      </w:r>
    </w:p>
    <w:p w14:paraId="480F188F" w14:textId="77777777" w:rsidR="004F7413" w:rsidRPr="00A535FE" w:rsidRDefault="004F7413" w:rsidP="00E328B1">
      <w:pPr>
        <w:rPr>
          <w:sz w:val="24"/>
          <w:szCs w:val="24"/>
          <w:lang w:val="sr-Cyrl-RS"/>
        </w:rPr>
      </w:pPr>
    </w:p>
    <w:p w14:paraId="5CF0DDDF" w14:textId="77777777" w:rsidR="00E328B1" w:rsidRPr="00A535FE" w:rsidRDefault="00564391" w:rsidP="00E328B1">
      <w:pPr>
        <w:rPr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 xml:space="preserve">   </w:t>
      </w:r>
      <w:r w:rsidR="00E328B1" w:rsidRPr="00A535FE">
        <w:rPr>
          <w:sz w:val="24"/>
          <w:szCs w:val="24"/>
          <w:lang w:val="sr-Cyrl-RS"/>
        </w:rPr>
        <w:t>Фабрика „Букуља“</w:t>
      </w:r>
    </w:p>
    <w:p w14:paraId="1F7C896F" w14:textId="77777777" w:rsidR="00DF2950" w:rsidRPr="00A535FE" w:rsidRDefault="00DF2950" w:rsidP="00E328B1">
      <w:pPr>
        <w:rPr>
          <w:sz w:val="24"/>
          <w:szCs w:val="24"/>
          <w:lang w:val="sr-Cyrl-RS"/>
        </w:rPr>
      </w:pPr>
    </w:p>
    <w:p w14:paraId="07B11D80" w14:textId="77777777" w:rsidR="00A35AE6" w:rsidRPr="00A535FE" w:rsidRDefault="00564391" w:rsidP="00E328B1">
      <w:pPr>
        <w:rPr>
          <w:sz w:val="24"/>
          <w:szCs w:val="24"/>
          <w:lang w:val="sr-Cyrl-RS"/>
        </w:rPr>
      </w:pPr>
      <w:r w:rsidRPr="00A535FE">
        <w:rPr>
          <w:szCs w:val="24"/>
          <w:lang w:val="sr-Latn-RS" w:eastAsia="sr-Latn-RS"/>
        </w:rPr>
        <w:drawing>
          <wp:anchor distT="0" distB="0" distL="114300" distR="114300" simplePos="0" relativeHeight="251735040" behindDoc="0" locked="0" layoutInCell="1" allowOverlap="1" wp14:anchorId="190A2F6A" wp14:editId="36C9B8DF">
            <wp:simplePos x="0" y="0"/>
            <wp:positionH relativeFrom="margin">
              <wp:posOffset>109728</wp:posOffset>
            </wp:positionH>
            <wp:positionV relativeFrom="paragraph">
              <wp:posOffset>6731</wp:posOffset>
            </wp:positionV>
            <wp:extent cx="5964781" cy="2968752"/>
            <wp:effectExtent l="0" t="0" r="0" b="3175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.jpe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581" b="24901"/>
                    <a:stretch/>
                  </pic:blipFill>
                  <pic:spPr bwMode="auto">
                    <a:xfrm>
                      <a:off x="0" y="0"/>
                      <a:ext cx="5964781" cy="29687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C5777D" w14:textId="77777777" w:rsidR="00182487" w:rsidRPr="00A535FE" w:rsidRDefault="00182487" w:rsidP="008B565A">
      <w:pPr>
        <w:pStyle w:val="NoSpacing"/>
        <w:jc w:val="both"/>
        <w:rPr>
          <w:szCs w:val="24"/>
          <w:lang w:val="sr-Cyrl-RS"/>
        </w:rPr>
      </w:pPr>
    </w:p>
    <w:p w14:paraId="2285D4E6" w14:textId="77777777" w:rsidR="00CE4E65" w:rsidRPr="00A535FE" w:rsidRDefault="00982564" w:rsidP="00F56CC2">
      <w:pPr>
        <w:pStyle w:val="NoSpacing"/>
        <w:jc w:val="both"/>
        <w:rPr>
          <w:szCs w:val="24"/>
        </w:rPr>
      </w:pPr>
      <w:r w:rsidRPr="00A535FE">
        <w:rPr>
          <w:szCs w:val="24"/>
          <w:lang w:val="sr-Cyrl-RS"/>
        </w:rPr>
        <w:t xml:space="preserve"> </w:t>
      </w:r>
    </w:p>
    <w:p w14:paraId="034530E8" w14:textId="77777777" w:rsidR="00C12208" w:rsidRPr="00A535FE" w:rsidRDefault="00C12208" w:rsidP="00E328B1">
      <w:pPr>
        <w:rPr>
          <w:sz w:val="24"/>
          <w:szCs w:val="24"/>
          <w:lang w:val="sr-Cyrl-RS"/>
        </w:rPr>
      </w:pPr>
    </w:p>
    <w:p w14:paraId="1071F459" w14:textId="77777777" w:rsidR="00C12208" w:rsidRPr="00A535FE" w:rsidRDefault="00C12208" w:rsidP="00E328B1">
      <w:pPr>
        <w:rPr>
          <w:sz w:val="24"/>
          <w:szCs w:val="24"/>
          <w:lang w:val="sr-Cyrl-RS"/>
        </w:rPr>
      </w:pPr>
    </w:p>
    <w:p w14:paraId="7EB7B96C" w14:textId="77777777" w:rsidR="00A35AE6" w:rsidRPr="00A535FE" w:rsidRDefault="00A35AE6" w:rsidP="00E328B1">
      <w:pPr>
        <w:rPr>
          <w:sz w:val="24"/>
          <w:szCs w:val="24"/>
          <w:lang w:val="sr-Cyrl-RS"/>
        </w:rPr>
      </w:pPr>
    </w:p>
    <w:p w14:paraId="695152D4" w14:textId="77777777" w:rsidR="00A35AE6" w:rsidRPr="00A535FE" w:rsidRDefault="00A35AE6" w:rsidP="00E328B1">
      <w:pPr>
        <w:rPr>
          <w:sz w:val="24"/>
          <w:szCs w:val="24"/>
          <w:lang w:val="sr-Cyrl-RS"/>
        </w:rPr>
      </w:pPr>
    </w:p>
    <w:p w14:paraId="6FE36CC0" w14:textId="77777777" w:rsidR="00A35AE6" w:rsidRPr="00A535FE" w:rsidRDefault="00A35AE6" w:rsidP="00E328B1">
      <w:pPr>
        <w:rPr>
          <w:sz w:val="24"/>
          <w:szCs w:val="24"/>
          <w:lang w:val="sr-Cyrl-RS"/>
        </w:rPr>
      </w:pPr>
    </w:p>
    <w:p w14:paraId="02CFE482" w14:textId="77777777" w:rsidR="00A35AE6" w:rsidRPr="00A535FE" w:rsidRDefault="00A35AE6" w:rsidP="00E328B1">
      <w:pPr>
        <w:rPr>
          <w:sz w:val="24"/>
          <w:szCs w:val="24"/>
          <w:lang w:val="sr-Cyrl-RS"/>
        </w:rPr>
      </w:pPr>
    </w:p>
    <w:p w14:paraId="7C7E1249" w14:textId="77777777" w:rsidR="00A35AE6" w:rsidRPr="00A535FE" w:rsidRDefault="00A35AE6" w:rsidP="00E328B1">
      <w:pPr>
        <w:rPr>
          <w:sz w:val="24"/>
          <w:szCs w:val="24"/>
          <w:lang w:val="sr-Cyrl-RS"/>
        </w:rPr>
      </w:pPr>
    </w:p>
    <w:p w14:paraId="0B906A2B" w14:textId="77777777" w:rsidR="00A35AE6" w:rsidRPr="00A535FE" w:rsidRDefault="00A35AE6" w:rsidP="00E328B1">
      <w:pPr>
        <w:rPr>
          <w:sz w:val="24"/>
          <w:szCs w:val="24"/>
          <w:lang w:val="sr-Cyrl-RS"/>
        </w:rPr>
      </w:pPr>
    </w:p>
    <w:p w14:paraId="3E45B08A" w14:textId="77777777" w:rsidR="00A35AE6" w:rsidRPr="00A535FE" w:rsidRDefault="00A35AE6" w:rsidP="00E328B1">
      <w:pPr>
        <w:rPr>
          <w:sz w:val="24"/>
          <w:szCs w:val="24"/>
          <w:lang w:val="sr-Cyrl-RS"/>
        </w:rPr>
      </w:pPr>
    </w:p>
    <w:p w14:paraId="12926B76" w14:textId="77777777" w:rsidR="00A35AE6" w:rsidRPr="00A535FE" w:rsidRDefault="00A35AE6" w:rsidP="00E328B1">
      <w:pPr>
        <w:rPr>
          <w:sz w:val="24"/>
          <w:szCs w:val="24"/>
          <w:lang w:val="sr-Cyrl-RS"/>
        </w:rPr>
      </w:pPr>
    </w:p>
    <w:p w14:paraId="163152BB" w14:textId="77777777" w:rsidR="00A35AE6" w:rsidRPr="00A535FE" w:rsidRDefault="00A35AE6" w:rsidP="00E328B1">
      <w:pPr>
        <w:rPr>
          <w:sz w:val="24"/>
          <w:szCs w:val="24"/>
          <w:lang w:val="sr-Cyrl-RS"/>
        </w:rPr>
      </w:pPr>
    </w:p>
    <w:p w14:paraId="7D3F80A2" w14:textId="77777777" w:rsidR="00A35AE6" w:rsidRPr="00A535FE" w:rsidRDefault="00A35AE6" w:rsidP="00E328B1">
      <w:pPr>
        <w:rPr>
          <w:sz w:val="24"/>
          <w:szCs w:val="24"/>
          <w:lang w:val="sr-Cyrl-RS"/>
        </w:rPr>
      </w:pPr>
    </w:p>
    <w:p w14:paraId="0836C99B" w14:textId="77777777" w:rsidR="00A35AE6" w:rsidRPr="00A535FE" w:rsidRDefault="00A35AE6" w:rsidP="00E328B1">
      <w:pPr>
        <w:rPr>
          <w:sz w:val="24"/>
          <w:szCs w:val="24"/>
          <w:lang w:val="sr-Cyrl-RS"/>
        </w:rPr>
      </w:pPr>
    </w:p>
    <w:p w14:paraId="38E0F170" w14:textId="77777777" w:rsidR="00A35AE6" w:rsidRPr="00A535FE" w:rsidRDefault="00A35AE6" w:rsidP="00E328B1">
      <w:pPr>
        <w:rPr>
          <w:sz w:val="24"/>
          <w:szCs w:val="24"/>
          <w:lang w:val="sr-Cyrl-RS"/>
        </w:rPr>
      </w:pPr>
    </w:p>
    <w:p w14:paraId="289B1D05" w14:textId="14E8EDA9" w:rsidR="00DF2950" w:rsidRPr="00A535FE" w:rsidRDefault="00DF2950" w:rsidP="00E328B1">
      <w:pPr>
        <w:rPr>
          <w:sz w:val="24"/>
          <w:szCs w:val="24"/>
          <w:lang w:val="sr-Cyrl-RS"/>
        </w:rPr>
      </w:pPr>
    </w:p>
    <w:p w14:paraId="61B51FA8" w14:textId="032A6487" w:rsidR="00DF2950" w:rsidRPr="00A535FE" w:rsidRDefault="00DF2950" w:rsidP="00E328B1">
      <w:pPr>
        <w:rPr>
          <w:sz w:val="24"/>
          <w:szCs w:val="24"/>
          <w:lang w:val="sr-Cyrl-RS"/>
        </w:rPr>
      </w:pPr>
    </w:p>
    <w:p w14:paraId="7C8C5DDF" w14:textId="16660D72" w:rsidR="00E328B1" w:rsidRPr="00A535FE" w:rsidRDefault="00564391" w:rsidP="00DF2950">
      <w:pPr>
        <w:rPr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 xml:space="preserve">    </w:t>
      </w:r>
      <w:r w:rsidR="00845447" w:rsidRPr="00A535FE">
        <w:rPr>
          <w:sz w:val="24"/>
          <w:szCs w:val="24"/>
          <w:lang w:val="sr-Cyrl-RS"/>
        </w:rPr>
        <w:t>Фабрика „Букуља“</w:t>
      </w:r>
    </w:p>
    <w:p w14:paraId="2FFA3F28" w14:textId="598665FC" w:rsidR="00564391" w:rsidRPr="00A535FE" w:rsidRDefault="00564391" w:rsidP="00DF2950">
      <w:pPr>
        <w:rPr>
          <w:sz w:val="24"/>
          <w:szCs w:val="24"/>
          <w:lang w:val="sr-Cyrl-RS"/>
        </w:rPr>
      </w:pPr>
    </w:p>
    <w:p w14:paraId="2BFC602C" w14:textId="14035EE0" w:rsidR="00E328B1" w:rsidRPr="004F7413" w:rsidRDefault="004F7413" w:rsidP="004F7413">
      <w:pPr>
        <w:rPr>
          <w:szCs w:val="24"/>
          <w:lang w:val="sr-Latn-RS" w:eastAsia="sr-Latn-RS"/>
        </w:rPr>
      </w:pPr>
      <w:r w:rsidRPr="00A535FE">
        <w:rPr>
          <w:szCs w:val="24"/>
          <w:lang w:val="sr-Latn-RS" w:eastAsia="sr-Latn-RS"/>
        </w:rPr>
        <w:drawing>
          <wp:anchor distT="0" distB="0" distL="114300" distR="114300" simplePos="0" relativeHeight="251737088" behindDoc="0" locked="0" layoutInCell="1" allowOverlap="1" wp14:anchorId="73C601CC" wp14:editId="17D0C678">
            <wp:simplePos x="0" y="0"/>
            <wp:positionH relativeFrom="margin">
              <wp:posOffset>96866</wp:posOffset>
            </wp:positionH>
            <wp:positionV relativeFrom="page">
              <wp:posOffset>5812963</wp:posOffset>
            </wp:positionV>
            <wp:extent cx="5891219" cy="274320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762" b="22250"/>
                    <a:stretch/>
                  </pic:blipFill>
                  <pic:spPr bwMode="auto">
                    <a:xfrm>
                      <a:off x="0" y="0"/>
                      <a:ext cx="5891219" cy="274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0234AE" w14:textId="0A3514EF" w:rsidR="00E328B1" w:rsidRPr="00A535FE" w:rsidRDefault="00E328B1" w:rsidP="00272491">
      <w:pPr>
        <w:pStyle w:val="NoSpacing"/>
        <w:jc w:val="both"/>
        <w:rPr>
          <w:szCs w:val="24"/>
          <w:lang w:val="sr-Cyrl-RS"/>
        </w:rPr>
      </w:pPr>
    </w:p>
    <w:p w14:paraId="4BABAFA2" w14:textId="0F42DF36" w:rsidR="00E328B1" w:rsidRPr="00A535FE" w:rsidRDefault="00E328B1" w:rsidP="00272491">
      <w:pPr>
        <w:pStyle w:val="NoSpacing"/>
        <w:jc w:val="both"/>
        <w:rPr>
          <w:szCs w:val="24"/>
          <w:lang w:val="sr-Cyrl-RS"/>
        </w:rPr>
      </w:pPr>
    </w:p>
    <w:p w14:paraId="147DAB14" w14:textId="7138A4ED" w:rsidR="00E328B1" w:rsidRPr="00A535FE" w:rsidRDefault="00E328B1" w:rsidP="00272491">
      <w:pPr>
        <w:pStyle w:val="NoSpacing"/>
        <w:jc w:val="both"/>
        <w:rPr>
          <w:szCs w:val="24"/>
          <w:lang w:val="sr-Cyrl-RS"/>
        </w:rPr>
      </w:pPr>
    </w:p>
    <w:p w14:paraId="3418CDD9" w14:textId="799602FA" w:rsidR="00E328B1" w:rsidRPr="00A535FE" w:rsidRDefault="00E328B1" w:rsidP="00272491">
      <w:pPr>
        <w:pStyle w:val="NoSpacing"/>
        <w:jc w:val="both"/>
        <w:rPr>
          <w:szCs w:val="24"/>
          <w:lang w:val="sr-Cyrl-RS"/>
        </w:rPr>
      </w:pPr>
    </w:p>
    <w:p w14:paraId="369DBE6C" w14:textId="77777777" w:rsidR="00E328B1" w:rsidRPr="00A535FE" w:rsidRDefault="00E328B1" w:rsidP="00272491">
      <w:pPr>
        <w:pStyle w:val="NoSpacing"/>
        <w:jc w:val="both"/>
        <w:rPr>
          <w:szCs w:val="24"/>
          <w:lang w:val="sr-Cyrl-RS"/>
        </w:rPr>
      </w:pPr>
    </w:p>
    <w:p w14:paraId="5C9EFEBD" w14:textId="77777777" w:rsidR="00E328B1" w:rsidRPr="00A535FE" w:rsidRDefault="00E328B1" w:rsidP="00272491">
      <w:pPr>
        <w:pStyle w:val="NoSpacing"/>
        <w:jc w:val="both"/>
        <w:rPr>
          <w:szCs w:val="24"/>
          <w:lang w:val="sr-Cyrl-RS"/>
        </w:rPr>
      </w:pPr>
    </w:p>
    <w:p w14:paraId="5A9F79C4" w14:textId="77777777" w:rsidR="00E328B1" w:rsidRPr="00A535FE" w:rsidRDefault="00E328B1" w:rsidP="00272491">
      <w:pPr>
        <w:pStyle w:val="NoSpacing"/>
        <w:jc w:val="both"/>
        <w:rPr>
          <w:szCs w:val="24"/>
          <w:lang w:val="sr-Cyrl-RS"/>
        </w:rPr>
      </w:pPr>
    </w:p>
    <w:p w14:paraId="330F3DA1" w14:textId="77777777" w:rsidR="00E328B1" w:rsidRPr="00A535FE" w:rsidRDefault="00E328B1" w:rsidP="00272491">
      <w:pPr>
        <w:pStyle w:val="NoSpacing"/>
        <w:jc w:val="both"/>
        <w:rPr>
          <w:szCs w:val="24"/>
          <w:lang w:val="sr-Cyrl-RS"/>
        </w:rPr>
      </w:pPr>
    </w:p>
    <w:p w14:paraId="6ABC12C4" w14:textId="77777777" w:rsidR="00E328B1" w:rsidRPr="00A535FE" w:rsidRDefault="00E328B1" w:rsidP="00272491">
      <w:pPr>
        <w:pStyle w:val="NoSpacing"/>
        <w:jc w:val="both"/>
        <w:rPr>
          <w:szCs w:val="24"/>
          <w:lang w:val="sr-Cyrl-RS"/>
        </w:rPr>
      </w:pPr>
    </w:p>
    <w:p w14:paraId="4C28DBC5" w14:textId="77777777" w:rsidR="00E328B1" w:rsidRPr="00A535FE" w:rsidRDefault="00E328B1" w:rsidP="00272491">
      <w:pPr>
        <w:pStyle w:val="NoSpacing"/>
        <w:jc w:val="both"/>
        <w:rPr>
          <w:szCs w:val="24"/>
          <w:lang w:val="sr-Cyrl-RS"/>
        </w:rPr>
      </w:pPr>
    </w:p>
    <w:p w14:paraId="5683E3FD" w14:textId="77777777" w:rsidR="00E328B1" w:rsidRPr="00A535FE" w:rsidRDefault="00E328B1" w:rsidP="00272491">
      <w:pPr>
        <w:pStyle w:val="NoSpacing"/>
        <w:jc w:val="both"/>
        <w:rPr>
          <w:szCs w:val="24"/>
          <w:lang w:val="sr-Cyrl-RS"/>
        </w:rPr>
      </w:pPr>
    </w:p>
    <w:p w14:paraId="1CCE4F6F" w14:textId="77777777" w:rsidR="00E328B1" w:rsidRPr="00A535FE" w:rsidRDefault="00E328B1" w:rsidP="00272491">
      <w:pPr>
        <w:pStyle w:val="NoSpacing"/>
        <w:jc w:val="both"/>
        <w:rPr>
          <w:szCs w:val="24"/>
          <w:lang w:val="sr-Cyrl-RS"/>
        </w:rPr>
      </w:pPr>
    </w:p>
    <w:p w14:paraId="31CA05BB" w14:textId="77777777" w:rsidR="00E328B1" w:rsidRPr="00A535FE" w:rsidRDefault="00E328B1" w:rsidP="00272491">
      <w:pPr>
        <w:pStyle w:val="NoSpacing"/>
        <w:jc w:val="both"/>
        <w:rPr>
          <w:szCs w:val="24"/>
          <w:lang w:val="sr-Cyrl-RS"/>
        </w:rPr>
      </w:pPr>
    </w:p>
    <w:p w14:paraId="2E4A9773" w14:textId="77777777" w:rsidR="00CE4E65" w:rsidRPr="00A535FE" w:rsidRDefault="00CE4E65" w:rsidP="00272491">
      <w:pPr>
        <w:pStyle w:val="NoSpacing"/>
        <w:jc w:val="both"/>
        <w:rPr>
          <w:szCs w:val="24"/>
          <w:lang w:val="sr-Cyrl-RS"/>
        </w:rPr>
      </w:pPr>
    </w:p>
    <w:p w14:paraId="6B044057" w14:textId="77777777" w:rsidR="004F7413" w:rsidRDefault="004F7413" w:rsidP="00272491">
      <w:pPr>
        <w:pStyle w:val="NoSpacing"/>
        <w:jc w:val="both"/>
        <w:rPr>
          <w:szCs w:val="24"/>
          <w:lang w:val="sr-Cyrl-RS"/>
        </w:rPr>
      </w:pPr>
    </w:p>
    <w:p w14:paraId="394B6A6E" w14:textId="77777777" w:rsidR="004F7413" w:rsidRDefault="004F7413" w:rsidP="00272491">
      <w:pPr>
        <w:pStyle w:val="NoSpacing"/>
        <w:jc w:val="both"/>
        <w:rPr>
          <w:szCs w:val="24"/>
          <w:lang w:val="sr-Cyrl-RS"/>
        </w:rPr>
      </w:pPr>
    </w:p>
    <w:p w14:paraId="7BBDB74A" w14:textId="2F8FB188" w:rsidR="008B565A" w:rsidRPr="00A535FE" w:rsidRDefault="008B565A" w:rsidP="00272491">
      <w:pPr>
        <w:pStyle w:val="NoSpacing"/>
        <w:jc w:val="both"/>
        <w:rPr>
          <w:szCs w:val="24"/>
          <w:lang w:val="sr-Cyrl-RS"/>
        </w:rPr>
      </w:pPr>
      <w:r w:rsidRPr="00A535FE">
        <w:rPr>
          <w:szCs w:val="24"/>
          <w:lang w:val="sr-Cyrl-RS"/>
        </w:rPr>
        <w:t>На мањим деловима катастарских парцела на северу, постоје делови бесправно изграђених стамбених објеката са суседних катастарских парцела.</w:t>
      </w:r>
    </w:p>
    <w:p w14:paraId="382D7B02" w14:textId="77777777" w:rsidR="008B565A" w:rsidRPr="00A535FE" w:rsidRDefault="008B565A" w:rsidP="00272491">
      <w:pPr>
        <w:pStyle w:val="NoSpacing"/>
        <w:jc w:val="both"/>
        <w:rPr>
          <w:szCs w:val="24"/>
          <w:lang w:val="sr-Cyrl-RS"/>
        </w:rPr>
      </w:pPr>
      <w:r w:rsidRPr="00A535FE">
        <w:rPr>
          <w:szCs w:val="24"/>
          <w:lang w:val="sr-Cyrl-RS"/>
        </w:rPr>
        <w:t xml:space="preserve">Неизграђене површине око комплекса су обрасле </w:t>
      </w:r>
      <w:r w:rsidRPr="00A535FE">
        <w:rPr>
          <w:rFonts w:cs="Tahoma"/>
          <w:lang w:val="sr-Cyrl-CS"/>
        </w:rPr>
        <w:t>различитим типовима спонтано настале вегетације, пре свега шибља и нижих зељастих врста.</w:t>
      </w:r>
      <w:r w:rsidRPr="00A535FE">
        <w:rPr>
          <w:szCs w:val="24"/>
          <w:lang w:val="sr-Cyrl-RS"/>
        </w:rPr>
        <w:t xml:space="preserve"> </w:t>
      </w:r>
    </w:p>
    <w:p w14:paraId="43D4CF92" w14:textId="77777777" w:rsidR="00564391" w:rsidRPr="00A535FE" w:rsidRDefault="008B565A" w:rsidP="00F50A1E">
      <w:pPr>
        <w:jc w:val="both"/>
        <w:rPr>
          <w:bCs/>
          <w:sz w:val="24"/>
          <w:szCs w:val="24"/>
          <w:lang w:val="sr-Cyrl-RS"/>
        </w:rPr>
      </w:pPr>
      <w:r w:rsidRPr="00A535FE">
        <w:rPr>
          <w:bCs/>
          <w:sz w:val="24"/>
          <w:szCs w:val="24"/>
          <w:lang w:val="sr-Cyrl-CS"/>
        </w:rPr>
        <w:t>Терен</w:t>
      </w:r>
      <w:r w:rsidRPr="00A535FE">
        <w:rPr>
          <w:sz w:val="24"/>
          <w:szCs w:val="24"/>
          <w:lang w:val="sr-Cyrl-RS"/>
        </w:rPr>
        <w:t xml:space="preserve"> је </w:t>
      </w:r>
      <w:r w:rsidRPr="00A535FE">
        <w:rPr>
          <w:bCs/>
          <w:sz w:val="24"/>
          <w:szCs w:val="24"/>
          <w:lang w:val="sr-Cyrl-CS"/>
        </w:rPr>
        <w:t xml:space="preserve">у паду од истока ка западу </w:t>
      </w:r>
      <w:r w:rsidRPr="00A535FE">
        <w:rPr>
          <w:bCs/>
          <w:sz w:val="24"/>
          <w:szCs w:val="24"/>
          <w:lang w:val="sr-Cyrl-RS"/>
        </w:rPr>
        <w:t>и од југа ка северу ~ 5,0</w:t>
      </w:r>
      <w:r w:rsidRPr="00A535FE">
        <w:rPr>
          <w:bCs/>
          <w:sz w:val="24"/>
          <w:szCs w:val="24"/>
          <w:lang w:val="sr-Latn-RS"/>
        </w:rPr>
        <w:t xml:space="preserve"> m</w:t>
      </w:r>
      <w:r w:rsidR="00CF4EB4" w:rsidRPr="00A535FE">
        <w:rPr>
          <w:bCs/>
          <w:sz w:val="24"/>
          <w:szCs w:val="24"/>
          <w:lang w:val="sr-Cyrl-RS"/>
        </w:rPr>
        <w:t>.</w:t>
      </w:r>
    </w:p>
    <w:p w14:paraId="562BF7B1" w14:textId="678668B1" w:rsidR="00DF2950" w:rsidRPr="00A535FE" w:rsidRDefault="00DF2950" w:rsidP="00F50A1E">
      <w:pPr>
        <w:jc w:val="both"/>
        <w:rPr>
          <w:bCs/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lastRenderedPageBreak/>
        <w:t>Стамбено-пословни објекат, спратности По+П+7+Пс изграђен је у блоку 1, уз улицу Нова 2 која се налази у границама предметног Плана.</w:t>
      </w:r>
    </w:p>
    <w:p w14:paraId="6FCA3177" w14:textId="77777777" w:rsidR="00126C73" w:rsidRPr="00A535FE" w:rsidRDefault="00126C73" w:rsidP="00F50A1E">
      <w:pPr>
        <w:jc w:val="both"/>
        <w:rPr>
          <w:sz w:val="24"/>
          <w:szCs w:val="24"/>
          <w:lang w:val="sr-Cyrl-RS"/>
        </w:rPr>
      </w:pPr>
    </w:p>
    <w:p w14:paraId="3AD89F36" w14:textId="77777777" w:rsidR="00DF2950" w:rsidRPr="00A535FE" w:rsidRDefault="00DF2950" w:rsidP="00F50A1E">
      <w:pPr>
        <w:jc w:val="both"/>
        <w:rPr>
          <w:sz w:val="24"/>
          <w:szCs w:val="24"/>
          <w:lang w:val="sr-Cyrl-RS"/>
        </w:rPr>
      </w:pPr>
    </w:p>
    <w:p w14:paraId="2360B38F" w14:textId="77777777" w:rsidR="007309C8" w:rsidRPr="00A535FE" w:rsidRDefault="00DF2950" w:rsidP="00F50A1E">
      <w:pPr>
        <w:jc w:val="both"/>
        <w:rPr>
          <w:sz w:val="24"/>
          <w:szCs w:val="24"/>
          <w:lang w:val="sr-Cyrl-RS"/>
        </w:rPr>
      </w:pPr>
      <w:r w:rsidRPr="00A535FE">
        <w:rPr>
          <w:lang w:val="sr-Latn-RS" w:eastAsia="sr-Latn-RS"/>
        </w:rPr>
        <w:drawing>
          <wp:anchor distT="0" distB="0" distL="114300" distR="114300" simplePos="0" relativeHeight="251673600" behindDoc="0" locked="0" layoutInCell="1" allowOverlap="1" wp14:anchorId="4708D395" wp14:editId="38A9E288">
            <wp:simplePos x="0" y="0"/>
            <wp:positionH relativeFrom="page">
              <wp:align>center</wp:align>
            </wp:positionH>
            <wp:positionV relativeFrom="paragraph">
              <wp:posOffset>5080</wp:posOffset>
            </wp:positionV>
            <wp:extent cx="3627120" cy="4327942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.jpe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810"/>
                    <a:stretch/>
                  </pic:blipFill>
                  <pic:spPr bwMode="auto">
                    <a:xfrm>
                      <a:off x="0" y="0"/>
                      <a:ext cx="3627120" cy="43279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D53FBA" w14:textId="77777777" w:rsidR="00CE4E65" w:rsidRPr="00A535FE" w:rsidRDefault="00CE4E65" w:rsidP="00F50A1E">
      <w:pPr>
        <w:jc w:val="both"/>
        <w:rPr>
          <w:sz w:val="24"/>
          <w:szCs w:val="24"/>
          <w:lang w:val="sr-Cyrl-RS"/>
        </w:rPr>
      </w:pPr>
    </w:p>
    <w:p w14:paraId="42FAA70D" w14:textId="77777777" w:rsidR="00CE4E65" w:rsidRPr="00A535FE" w:rsidRDefault="00CE4E65" w:rsidP="00F50A1E">
      <w:pPr>
        <w:jc w:val="both"/>
        <w:rPr>
          <w:sz w:val="24"/>
          <w:szCs w:val="24"/>
          <w:lang w:val="sr-Cyrl-RS"/>
        </w:rPr>
      </w:pPr>
    </w:p>
    <w:p w14:paraId="24E76774" w14:textId="77777777" w:rsidR="00CE4E65" w:rsidRPr="00A535FE" w:rsidRDefault="00CE4E65" w:rsidP="00F50A1E">
      <w:pPr>
        <w:jc w:val="both"/>
        <w:rPr>
          <w:sz w:val="24"/>
          <w:szCs w:val="24"/>
          <w:lang w:val="sr-Cyrl-RS"/>
        </w:rPr>
      </w:pPr>
    </w:p>
    <w:p w14:paraId="5C789CCA" w14:textId="77777777" w:rsidR="00CE4E65" w:rsidRPr="00A535FE" w:rsidRDefault="00CE4E65" w:rsidP="00F50A1E">
      <w:pPr>
        <w:jc w:val="both"/>
        <w:rPr>
          <w:sz w:val="24"/>
          <w:szCs w:val="24"/>
          <w:lang w:val="sr-Cyrl-RS"/>
        </w:rPr>
      </w:pPr>
    </w:p>
    <w:p w14:paraId="1A23CE72" w14:textId="77777777" w:rsidR="00CE4E65" w:rsidRPr="00A535FE" w:rsidRDefault="00CE4E65" w:rsidP="00F50A1E">
      <w:pPr>
        <w:jc w:val="both"/>
        <w:rPr>
          <w:sz w:val="24"/>
          <w:szCs w:val="24"/>
          <w:lang w:val="sr-Cyrl-RS"/>
        </w:rPr>
      </w:pPr>
    </w:p>
    <w:p w14:paraId="6AB3B5D1" w14:textId="77777777" w:rsidR="00CE4E65" w:rsidRPr="00A535FE" w:rsidRDefault="00CE4E65" w:rsidP="00F50A1E">
      <w:pPr>
        <w:jc w:val="both"/>
        <w:rPr>
          <w:sz w:val="24"/>
          <w:szCs w:val="24"/>
          <w:lang w:val="sr-Cyrl-RS"/>
        </w:rPr>
      </w:pPr>
    </w:p>
    <w:p w14:paraId="0B52FAEE" w14:textId="77777777" w:rsidR="00CE4E65" w:rsidRPr="00A535FE" w:rsidRDefault="00CE4E65" w:rsidP="00F50A1E">
      <w:pPr>
        <w:jc w:val="both"/>
        <w:rPr>
          <w:sz w:val="24"/>
          <w:szCs w:val="24"/>
          <w:lang w:val="sr-Cyrl-RS"/>
        </w:rPr>
      </w:pPr>
    </w:p>
    <w:p w14:paraId="09713470" w14:textId="77777777" w:rsidR="00CE4E65" w:rsidRPr="00A535FE" w:rsidRDefault="00CE4E65" w:rsidP="00F50A1E">
      <w:pPr>
        <w:jc w:val="both"/>
        <w:rPr>
          <w:sz w:val="24"/>
          <w:szCs w:val="24"/>
          <w:lang w:val="sr-Cyrl-RS"/>
        </w:rPr>
      </w:pPr>
    </w:p>
    <w:p w14:paraId="56F55419" w14:textId="77777777" w:rsidR="00CE4E65" w:rsidRPr="00A535FE" w:rsidRDefault="00CE4E65" w:rsidP="00F50A1E">
      <w:pPr>
        <w:jc w:val="both"/>
        <w:rPr>
          <w:sz w:val="24"/>
          <w:szCs w:val="24"/>
          <w:lang w:val="sr-Cyrl-RS"/>
        </w:rPr>
      </w:pPr>
    </w:p>
    <w:p w14:paraId="1CA831C1" w14:textId="77777777" w:rsidR="00CE4E65" w:rsidRPr="00A535FE" w:rsidRDefault="00CE4E65" w:rsidP="00F50A1E">
      <w:pPr>
        <w:jc w:val="both"/>
        <w:rPr>
          <w:sz w:val="24"/>
          <w:szCs w:val="24"/>
          <w:lang w:val="sr-Cyrl-RS"/>
        </w:rPr>
      </w:pPr>
    </w:p>
    <w:p w14:paraId="7B897773" w14:textId="77777777" w:rsidR="00CE4E65" w:rsidRPr="00A535FE" w:rsidRDefault="00CE4E65" w:rsidP="00F50A1E">
      <w:pPr>
        <w:jc w:val="both"/>
        <w:rPr>
          <w:sz w:val="24"/>
          <w:szCs w:val="24"/>
          <w:lang w:val="sr-Cyrl-RS"/>
        </w:rPr>
      </w:pPr>
    </w:p>
    <w:p w14:paraId="63B87BC6" w14:textId="77777777" w:rsidR="00CE4E65" w:rsidRPr="00A535FE" w:rsidRDefault="00CE4E65" w:rsidP="00F50A1E">
      <w:pPr>
        <w:jc w:val="both"/>
        <w:rPr>
          <w:sz w:val="24"/>
          <w:szCs w:val="24"/>
          <w:lang w:val="sr-Cyrl-RS"/>
        </w:rPr>
      </w:pPr>
    </w:p>
    <w:p w14:paraId="377144A8" w14:textId="77777777" w:rsidR="007309C8" w:rsidRPr="00A535FE" w:rsidRDefault="007309C8" w:rsidP="00CE4E65">
      <w:pPr>
        <w:tabs>
          <w:tab w:val="left" w:pos="5608"/>
        </w:tabs>
        <w:jc w:val="both"/>
        <w:rPr>
          <w:sz w:val="24"/>
          <w:szCs w:val="24"/>
          <w:lang w:val="sr-Cyrl-RS"/>
        </w:rPr>
      </w:pPr>
    </w:p>
    <w:p w14:paraId="0F639FD3" w14:textId="77777777" w:rsidR="007309C8" w:rsidRPr="00A535FE" w:rsidRDefault="007309C8" w:rsidP="007309C8">
      <w:pPr>
        <w:tabs>
          <w:tab w:val="left" w:pos="5387"/>
        </w:tabs>
        <w:jc w:val="both"/>
        <w:rPr>
          <w:sz w:val="24"/>
          <w:szCs w:val="24"/>
          <w:lang w:val="sr-Cyrl-RS"/>
        </w:rPr>
      </w:pPr>
    </w:p>
    <w:p w14:paraId="7BF71D5E" w14:textId="77777777" w:rsidR="007309C8" w:rsidRPr="00A535FE" w:rsidRDefault="007309C8" w:rsidP="007309C8">
      <w:pPr>
        <w:tabs>
          <w:tab w:val="left" w:pos="5387"/>
        </w:tabs>
        <w:jc w:val="both"/>
        <w:rPr>
          <w:sz w:val="24"/>
          <w:szCs w:val="24"/>
          <w:lang w:val="sr-Cyrl-RS"/>
        </w:rPr>
      </w:pPr>
    </w:p>
    <w:p w14:paraId="522E966F" w14:textId="77777777" w:rsidR="00F50A1E" w:rsidRPr="00A535FE" w:rsidRDefault="00F50A1E" w:rsidP="00F50A1E">
      <w:pPr>
        <w:tabs>
          <w:tab w:val="left" w:pos="5387"/>
        </w:tabs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 xml:space="preserve">  </w:t>
      </w:r>
    </w:p>
    <w:p w14:paraId="604E00C1" w14:textId="77777777" w:rsidR="007309C8" w:rsidRPr="00A535FE" w:rsidRDefault="007309C8" w:rsidP="007309C8">
      <w:pPr>
        <w:tabs>
          <w:tab w:val="left" w:pos="5387"/>
        </w:tabs>
        <w:jc w:val="both"/>
        <w:rPr>
          <w:sz w:val="24"/>
          <w:szCs w:val="24"/>
          <w:lang w:val="sr-Cyrl-RS"/>
        </w:rPr>
      </w:pPr>
    </w:p>
    <w:p w14:paraId="2B7FE38D" w14:textId="77777777" w:rsidR="007309C8" w:rsidRPr="00A535FE" w:rsidRDefault="007309C8" w:rsidP="007309C8">
      <w:pPr>
        <w:tabs>
          <w:tab w:val="left" w:pos="5387"/>
        </w:tabs>
        <w:jc w:val="both"/>
        <w:rPr>
          <w:sz w:val="24"/>
          <w:szCs w:val="24"/>
          <w:lang w:val="sr-Cyrl-RS"/>
        </w:rPr>
      </w:pPr>
    </w:p>
    <w:p w14:paraId="6449603A" w14:textId="77777777" w:rsidR="007044D5" w:rsidRPr="00A535FE" w:rsidRDefault="007044D5" w:rsidP="00CA1C87">
      <w:pPr>
        <w:jc w:val="both"/>
        <w:rPr>
          <w:sz w:val="24"/>
          <w:szCs w:val="24"/>
          <w:lang w:val="sr-Cyrl-RS"/>
        </w:rPr>
      </w:pPr>
    </w:p>
    <w:p w14:paraId="6DFD8043" w14:textId="77777777" w:rsidR="007044D5" w:rsidRPr="00A535FE" w:rsidRDefault="007044D5" w:rsidP="00CA1C87">
      <w:pPr>
        <w:jc w:val="both"/>
        <w:rPr>
          <w:sz w:val="24"/>
          <w:szCs w:val="24"/>
          <w:lang w:val="sr-Cyrl-RS"/>
        </w:rPr>
      </w:pPr>
    </w:p>
    <w:p w14:paraId="312E7976" w14:textId="77777777" w:rsidR="007044D5" w:rsidRPr="00A535FE" w:rsidRDefault="007044D5" w:rsidP="00CA1C87">
      <w:pPr>
        <w:jc w:val="both"/>
        <w:rPr>
          <w:sz w:val="24"/>
          <w:szCs w:val="24"/>
          <w:lang w:val="sr-Cyrl-RS"/>
        </w:rPr>
      </w:pPr>
    </w:p>
    <w:p w14:paraId="5EF665BA" w14:textId="77777777" w:rsidR="007044D5" w:rsidRPr="00A535FE" w:rsidRDefault="007044D5" w:rsidP="00CA1C87">
      <w:pPr>
        <w:jc w:val="both"/>
        <w:rPr>
          <w:sz w:val="24"/>
          <w:szCs w:val="24"/>
          <w:lang w:val="sr-Cyrl-RS"/>
        </w:rPr>
      </w:pPr>
    </w:p>
    <w:p w14:paraId="2DA983D0" w14:textId="77777777" w:rsidR="00DF2950" w:rsidRPr="00A535FE" w:rsidRDefault="00DF2950" w:rsidP="00CA1C87">
      <w:pPr>
        <w:jc w:val="both"/>
        <w:rPr>
          <w:sz w:val="24"/>
          <w:szCs w:val="24"/>
          <w:lang w:val="sr-Cyrl-RS"/>
        </w:rPr>
      </w:pPr>
    </w:p>
    <w:p w14:paraId="5B3283F9" w14:textId="77777777" w:rsidR="00DF2950" w:rsidRPr="00A535FE" w:rsidRDefault="00DF2950" w:rsidP="00CA1C87">
      <w:pPr>
        <w:jc w:val="both"/>
        <w:rPr>
          <w:sz w:val="24"/>
          <w:szCs w:val="24"/>
          <w:lang w:val="sr-Cyrl-RS"/>
        </w:rPr>
      </w:pPr>
    </w:p>
    <w:p w14:paraId="3BFDD740" w14:textId="77777777" w:rsidR="00DF2950" w:rsidRPr="00A535FE" w:rsidRDefault="00DF2950" w:rsidP="00CA1C87">
      <w:pPr>
        <w:jc w:val="both"/>
        <w:rPr>
          <w:sz w:val="24"/>
          <w:szCs w:val="24"/>
          <w:lang w:val="sr-Cyrl-RS"/>
        </w:rPr>
      </w:pPr>
    </w:p>
    <w:p w14:paraId="14378C64" w14:textId="77777777" w:rsidR="00CA1C87" w:rsidRPr="00A535FE" w:rsidRDefault="00CA1C87" w:rsidP="00CA1C87">
      <w:pPr>
        <w:jc w:val="both"/>
        <w:rPr>
          <w:sz w:val="24"/>
          <w:szCs w:val="24"/>
        </w:rPr>
      </w:pPr>
      <w:r w:rsidRPr="00A535FE">
        <w:rPr>
          <w:sz w:val="24"/>
          <w:szCs w:val="24"/>
          <w:lang w:val="sr-Cyrl-RS"/>
        </w:rPr>
        <w:t>У обухвату Плана нису евидентиране постојеће површине за о</w:t>
      </w:r>
      <w:r w:rsidRPr="00A535FE">
        <w:rPr>
          <w:sz w:val="24"/>
          <w:szCs w:val="24"/>
        </w:rPr>
        <w:t>бјект</w:t>
      </w:r>
      <w:r w:rsidRPr="00A535FE">
        <w:rPr>
          <w:sz w:val="24"/>
          <w:szCs w:val="24"/>
          <w:lang w:val="sr-Cyrl-RS"/>
        </w:rPr>
        <w:t>е</w:t>
      </w:r>
      <w:r w:rsidRPr="00A535FE">
        <w:rPr>
          <w:sz w:val="24"/>
          <w:szCs w:val="24"/>
        </w:rPr>
        <w:t xml:space="preserve"> и комплекс</w:t>
      </w:r>
      <w:r w:rsidRPr="00A535FE">
        <w:rPr>
          <w:sz w:val="24"/>
          <w:szCs w:val="24"/>
          <w:lang w:val="sr-Cyrl-RS"/>
        </w:rPr>
        <w:t>е</w:t>
      </w:r>
      <w:r w:rsidRPr="00A535FE">
        <w:rPr>
          <w:sz w:val="24"/>
          <w:szCs w:val="24"/>
        </w:rPr>
        <w:t xml:space="preserve"> јавних служби.</w:t>
      </w:r>
    </w:p>
    <w:p w14:paraId="32119F83" w14:textId="77777777" w:rsidR="00CA1C87" w:rsidRPr="00A535FE" w:rsidRDefault="00CA1C87" w:rsidP="00CA1C87">
      <w:pPr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</w:rPr>
        <w:t xml:space="preserve"> </w:t>
      </w:r>
    </w:p>
    <w:p w14:paraId="69212D7E" w14:textId="77777777" w:rsidR="0039763F" w:rsidRPr="00A535FE" w:rsidRDefault="0039763F" w:rsidP="0039763F">
      <w:pPr>
        <w:jc w:val="both"/>
        <w:rPr>
          <w:sz w:val="24"/>
          <w:szCs w:val="24"/>
        </w:rPr>
      </w:pPr>
      <w:r w:rsidRPr="00A535FE">
        <w:rPr>
          <w:sz w:val="24"/>
          <w:szCs w:val="24"/>
        </w:rPr>
        <w:t>Постојећи начин коришћења земљишта приказан је на графичком прилогу</w:t>
      </w:r>
      <w:r w:rsidR="00A33121" w:rsidRPr="00A535FE">
        <w:rPr>
          <w:sz w:val="24"/>
          <w:szCs w:val="24"/>
          <w:lang w:val="sr-Cyrl-RS"/>
        </w:rPr>
        <w:t xml:space="preserve"> - лист</w:t>
      </w:r>
      <w:r w:rsidRPr="00A535FE">
        <w:rPr>
          <w:b/>
          <w:sz w:val="24"/>
          <w:szCs w:val="24"/>
        </w:rPr>
        <w:t xml:space="preserve"> </w:t>
      </w:r>
      <w:r w:rsidRPr="00A535FE">
        <w:rPr>
          <w:sz w:val="24"/>
          <w:szCs w:val="24"/>
        </w:rPr>
        <w:t>бр. 2 „Постојећ</w:t>
      </w:r>
      <w:r w:rsidRPr="00A535FE">
        <w:rPr>
          <w:sz w:val="24"/>
          <w:szCs w:val="24"/>
          <w:lang w:val="sr-Cyrl-RS"/>
        </w:rPr>
        <w:t>а намена површина</w:t>
      </w:r>
      <w:r w:rsidRPr="00A535FE">
        <w:rPr>
          <w:sz w:val="24"/>
          <w:szCs w:val="24"/>
        </w:rPr>
        <w:t>“,</w:t>
      </w:r>
      <w:r w:rsidRPr="00A535FE">
        <w:rPr>
          <w:color w:val="FF0000"/>
          <w:sz w:val="24"/>
          <w:szCs w:val="24"/>
        </w:rPr>
        <w:t xml:space="preserve"> </w:t>
      </w:r>
      <w:r w:rsidRPr="00A535FE">
        <w:rPr>
          <w:sz w:val="24"/>
          <w:szCs w:val="24"/>
        </w:rPr>
        <w:t xml:space="preserve">Р 1: </w:t>
      </w:r>
      <w:r w:rsidR="001B1578" w:rsidRPr="00A535FE">
        <w:rPr>
          <w:sz w:val="24"/>
          <w:szCs w:val="24"/>
          <w:lang w:val="sr-Cyrl-RS"/>
        </w:rPr>
        <w:t>5</w:t>
      </w:r>
      <w:r w:rsidRPr="00A535FE">
        <w:rPr>
          <w:sz w:val="24"/>
          <w:szCs w:val="24"/>
        </w:rPr>
        <w:t>00.</w:t>
      </w:r>
    </w:p>
    <w:p w14:paraId="38DB30DC" w14:textId="77777777" w:rsidR="003C34E6" w:rsidRPr="00A535FE" w:rsidRDefault="003C34E6" w:rsidP="0039763F">
      <w:pPr>
        <w:jc w:val="both"/>
        <w:rPr>
          <w:sz w:val="24"/>
          <w:szCs w:val="24"/>
        </w:rPr>
      </w:pPr>
    </w:p>
    <w:p w14:paraId="5A4A23EF" w14:textId="3C5A8DDD" w:rsidR="00F90431" w:rsidRDefault="00F90431" w:rsidP="004F7413">
      <w:pPr>
        <w:rPr>
          <w:b/>
          <w:sz w:val="24"/>
          <w:szCs w:val="24"/>
        </w:rPr>
      </w:pPr>
    </w:p>
    <w:p w14:paraId="79012D73" w14:textId="77777777" w:rsidR="00D245C5" w:rsidRPr="00A535FE" w:rsidRDefault="00D245C5" w:rsidP="004F7413">
      <w:pPr>
        <w:rPr>
          <w:b/>
          <w:sz w:val="24"/>
          <w:szCs w:val="24"/>
        </w:rPr>
      </w:pPr>
    </w:p>
    <w:p w14:paraId="0FE495ED" w14:textId="7061280B" w:rsidR="003732F9" w:rsidRPr="00A535FE" w:rsidRDefault="006231D1" w:rsidP="00B94FED">
      <w:pPr>
        <w:rPr>
          <w:b/>
          <w:sz w:val="24"/>
          <w:szCs w:val="24"/>
        </w:rPr>
      </w:pPr>
      <w:r w:rsidRPr="00A535FE">
        <w:rPr>
          <w:b/>
          <w:sz w:val="24"/>
          <w:szCs w:val="24"/>
        </w:rPr>
        <w:t>2</w:t>
      </w:r>
      <w:r w:rsidR="00A43F92" w:rsidRPr="00A535FE">
        <w:rPr>
          <w:b/>
          <w:sz w:val="24"/>
          <w:szCs w:val="24"/>
        </w:rPr>
        <w:t>.3</w:t>
      </w:r>
      <w:r w:rsidR="00A43F92" w:rsidRPr="00A535FE">
        <w:rPr>
          <w:b/>
          <w:sz w:val="24"/>
          <w:szCs w:val="24"/>
        </w:rPr>
        <w:tab/>
      </w:r>
      <w:r w:rsidR="00006B16" w:rsidRPr="00A535FE">
        <w:rPr>
          <w:b/>
          <w:sz w:val="24"/>
          <w:szCs w:val="24"/>
          <w:lang w:val="sr-Cyrl-RS"/>
        </w:rPr>
        <w:t>.</w:t>
      </w:r>
      <w:r w:rsidR="00A43F92" w:rsidRPr="00A535FE">
        <w:rPr>
          <w:b/>
          <w:sz w:val="24"/>
          <w:szCs w:val="24"/>
        </w:rPr>
        <w:tab/>
      </w:r>
      <w:r w:rsidR="003B7E72" w:rsidRPr="00A535FE">
        <w:rPr>
          <w:b/>
          <w:sz w:val="24"/>
          <w:szCs w:val="24"/>
        </w:rPr>
        <w:tab/>
      </w:r>
      <w:r w:rsidR="003732F9" w:rsidRPr="00A535FE">
        <w:rPr>
          <w:b/>
          <w:sz w:val="24"/>
          <w:szCs w:val="24"/>
        </w:rPr>
        <w:t>Постојећ</w:t>
      </w:r>
      <w:r w:rsidR="000E10B9" w:rsidRPr="00A535FE">
        <w:rPr>
          <w:b/>
          <w:sz w:val="24"/>
          <w:szCs w:val="24"/>
          <w:lang w:val="sr-Cyrl-RS"/>
        </w:rPr>
        <w:t xml:space="preserve">е саобраћајне површине </w:t>
      </w:r>
      <w:r w:rsidR="003732F9" w:rsidRPr="00A535FE">
        <w:rPr>
          <w:b/>
          <w:sz w:val="24"/>
          <w:szCs w:val="24"/>
        </w:rPr>
        <w:t xml:space="preserve"> </w:t>
      </w:r>
    </w:p>
    <w:p w14:paraId="4F58671C" w14:textId="77777777" w:rsidR="000E10B9" w:rsidRPr="00A535FE" w:rsidRDefault="000E10B9" w:rsidP="002840F0">
      <w:pPr>
        <w:spacing w:line="276" w:lineRule="auto"/>
        <w:jc w:val="both"/>
        <w:rPr>
          <w:b/>
          <w:bCs/>
          <w:sz w:val="24"/>
          <w:szCs w:val="24"/>
        </w:rPr>
      </w:pPr>
    </w:p>
    <w:p w14:paraId="0D7877FD" w14:textId="77777777" w:rsidR="002840F0" w:rsidRPr="00A535FE" w:rsidRDefault="000E10B9" w:rsidP="00851770">
      <w:pPr>
        <w:spacing w:line="276" w:lineRule="auto"/>
        <w:jc w:val="both"/>
        <w:rPr>
          <w:b/>
          <w:bCs/>
          <w:sz w:val="24"/>
          <w:szCs w:val="24"/>
          <w:lang w:val="sr-Cyrl-RS"/>
        </w:rPr>
      </w:pPr>
      <w:r w:rsidRPr="00A535FE">
        <w:rPr>
          <w:b/>
          <w:bCs/>
          <w:sz w:val="24"/>
          <w:szCs w:val="24"/>
        </w:rPr>
        <w:t>Постојеће јавне саобраћајне површине</w:t>
      </w:r>
      <w:r w:rsidR="004E043C" w:rsidRPr="00A535FE">
        <w:rPr>
          <w:b/>
          <w:bCs/>
          <w:sz w:val="24"/>
          <w:szCs w:val="24"/>
          <w:lang w:val="sr-Cyrl-RS"/>
        </w:rPr>
        <w:t xml:space="preserve"> </w:t>
      </w:r>
      <w:r w:rsidR="0017527C" w:rsidRPr="00A535FE">
        <w:rPr>
          <w:b/>
          <w:bCs/>
          <w:sz w:val="24"/>
          <w:szCs w:val="24"/>
          <w:lang w:val="sr-Cyrl-RS"/>
        </w:rPr>
        <w:t xml:space="preserve"> </w:t>
      </w:r>
    </w:p>
    <w:p w14:paraId="619FDE14" w14:textId="77777777" w:rsidR="00040244" w:rsidRPr="00A535FE" w:rsidRDefault="00040244" w:rsidP="002840F0">
      <w:pPr>
        <w:jc w:val="both"/>
        <w:rPr>
          <w:sz w:val="24"/>
          <w:szCs w:val="24"/>
          <w:lang w:val="sr-Cyrl-CS"/>
        </w:rPr>
      </w:pPr>
    </w:p>
    <w:p w14:paraId="4D1795CF" w14:textId="77777777" w:rsidR="00FA403D" w:rsidRPr="00A535FE" w:rsidRDefault="00851770" w:rsidP="00FA403D">
      <w:pPr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>П</w:t>
      </w:r>
      <w:r w:rsidR="00FA403D" w:rsidRPr="00A535FE">
        <w:rPr>
          <w:sz w:val="24"/>
          <w:szCs w:val="24"/>
          <w:lang w:val="sr-Cyrl-RS"/>
        </w:rPr>
        <w:t xml:space="preserve">одручје предметног </w:t>
      </w:r>
      <w:r w:rsidRPr="00A535FE">
        <w:rPr>
          <w:sz w:val="24"/>
          <w:szCs w:val="24"/>
          <w:lang w:val="sr-Cyrl-RS"/>
        </w:rPr>
        <w:t>П</w:t>
      </w:r>
      <w:r w:rsidR="00FA403D" w:rsidRPr="00A535FE">
        <w:rPr>
          <w:sz w:val="24"/>
          <w:szCs w:val="24"/>
          <w:lang w:val="sr-Cyrl-RS"/>
        </w:rPr>
        <w:t xml:space="preserve">лана везу са </w:t>
      </w:r>
      <w:r w:rsidR="00D2151D" w:rsidRPr="00A535FE">
        <w:rPr>
          <w:sz w:val="24"/>
          <w:szCs w:val="24"/>
          <w:lang w:val="sr-Cyrl-RS"/>
        </w:rPr>
        <w:t xml:space="preserve">улицама </w:t>
      </w:r>
      <w:r w:rsidR="00FA403D" w:rsidRPr="00A535FE">
        <w:rPr>
          <w:sz w:val="24"/>
          <w:szCs w:val="24"/>
          <w:lang w:val="sr-Cyrl-RS"/>
        </w:rPr>
        <w:t>Мис Ирбијев</w:t>
      </w:r>
      <w:r w:rsidR="00D2151D" w:rsidRPr="00A535FE">
        <w:rPr>
          <w:sz w:val="24"/>
          <w:szCs w:val="24"/>
          <w:lang w:val="sr-Cyrl-RS"/>
        </w:rPr>
        <w:t xml:space="preserve">а, </w:t>
      </w:r>
      <w:r w:rsidR="00FA403D" w:rsidRPr="00A535FE">
        <w:rPr>
          <w:sz w:val="24"/>
          <w:szCs w:val="24"/>
          <w:lang w:val="sr-Cyrl-RS"/>
        </w:rPr>
        <w:t>Долењск</w:t>
      </w:r>
      <w:r w:rsidR="00D2151D" w:rsidRPr="00A535FE">
        <w:rPr>
          <w:sz w:val="24"/>
          <w:szCs w:val="24"/>
          <w:lang w:val="sr-Cyrl-RS"/>
        </w:rPr>
        <w:t xml:space="preserve">а и Учитељска </w:t>
      </w:r>
      <w:r w:rsidR="00FA403D" w:rsidRPr="00A535FE">
        <w:rPr>
          <w:sz w:val="24"/>
          <w:szCs w:val="24"/>
          <w:lang w:val="sr-Cyrl-RS"/>
        </w:rPr>
        <w:t xml:space="preserve"> остварује преко </w:t>
      </w:r>
      <w:r w:rsidR="00D2151D" w:rsidRPr="00A535FE">
        <w:rPr>
          <w:sz w:val="24"/>
          <w:szCs w:val="24"/>
          <w:lang w:val="sr-Cyrl-RS"/>
        </w:rPr>
        <w:t>у</w:t>
      </w:r>
      <w:r w:rsidR="00FA403D" w:rsidRPr="00A535FE">
        <w:rPr>
          <w:sz w:val="24"/>
          <w:szCs w:val="24"/>
          <w:lang w:val="sr-Cyrl-RS"/>
        </w:rPr>
        <w:t>лице Др</w:t>
      </w:r>
      <w:r w:rsidR="00D2151D" w:rsidRPr="00A535FE">
        <w:rPr>
          <w:sz w:val="24"/>
          <w:szCs w:val="24"/>
          <w:lang w:val="sr-Cyrl-RS"/>
        </w:rPr>
        <w:t>.</w:t>
      </w:r>
      <w:r w:rsidR="00FA403D" w:rsidRPr="00A535FE">
        <w:rPr>
          <w:sz w:val="24"/>
          <w:szCs w:val="24"/>
          <w:lang w:val="sr-Cyrl-RS"/>
        </w:rPr>
        <w:t xml:space="preserve"> Велизара Косановића</w:t>
      </w:r>
      <w:r w:rsidRPr="00A535FE">
        <w:rPr>
          <w:sz w:val="24"/>
          <w:szCs w:val="24"/>
          <w:lang w:val="sr-Cyrl-RS"/>
        </w:rPr>
        <w:t>. Унутар предметног блока нема изграђене уличне мреже.</w:t>
      </w:r>
    </w:p>
    <w:p w14:paraId="1CDAF94C" w14:textId="77777777" w:rsidR="00FA403D" w:rsidRPr="00A535FE" w:rsidRDefault="00FA403D" w:rsidP="00FA403D">
      <w:pPr>
        <w:jc w:val="both"/>
        <w:rPr>
          <w:lang w:val="sr-Cyrl-CS"/>
        </w:rPr>
      </w:pPr>
    </w:p>
    <w:p w14:paraId="179A9CF2" w14:textId="5A5AC6B8" w:rsidR="00FA403D" w:rsidRPr="00A535FE" w:rsidRDefault="00FA403D" w:rsidP="00FA403D">
      <w:pPr>
        <w:jc w:val="both"/>
        <w:rPr>
          <w:sz w:val="24"/>
          <w:szCs w:val="24"/>
          <w:lang w:val="sr-Cyrl-CS"/>
        </w:rPr>
      </w:pPr>
      <w:r w:rsidRPr="00A535FE">
        <w:rPr>
          <w:sz w:val="24"/>
          <w:szCs w:val="24"/>
          <w:lang w:val="sr-Cyrl-CS"/>
        </w:rPr>
        <w:t xml:space="preserve">Улица Др. Велизара Косановића </w:t>
      </w:r>
      <w:r w:rsidR="00D2151D" w:rsidRPr="00A535FE">
        <w:rPr>
          <w:sz w:val="24"/>
          <w:szCs w:val="24"/>
          <w:lang w:val="sr-Cyrl-CS"/>
        </w:rPr>
        <w:t xml:space="preserve">представља </w:t>
      </w:r>
      <w:r w:rsidR="002F2343" w:rsidRPr="00A535FE">
        <w:rPr>
          <w:sz w:val="24"/>
          <w:szCs w:val="24"/>
          <w:lang w:val="sr-Cyrl-CS"/>
        </w:rPr>
        <w:t>део секундарне уличне мреже и</w:t>
      </w:r>
      <w:r w:rsidRPr="00A535FE">
        <w:rPr>
          <w:sz w:val="24"/>
          <w:szCs w:val="24"/>
          <w:lang w:val="sr-Cyrl-CS"/>
        </w:rPr>
        <w:t xml:space="preserve"> једним делом </w:t>
      </w:r>
      <w:r w:rsidR="002F2343" w:rsidRPr="00A535FE">
        <w:rPr>
          <w:sz w:val="24"/>
          <w:szCs w:val="24"/>
          <w:lang w:val="sr-Cyrl-CS"/>
        </w:rPr>
        <w:t xml:space="preserve">се </w:t>
      </w:r>
      <w:r w:rsidRPr="00A535FE">
        <w:rPr>
          <w:sz w:val="24"/>
          <w:szCs w:val="24"/>
          <w:lang w:val="sr-Cyrl-CS"/>
        </w:rPr>
        <w:t>налази у</w:t>
      </w:r>
      <w:r w:rsidR="00851770" w:rsidRPr="00A535FE">
        <w:rPr>
          <w:sz w:val="24"/>
          <w:szCs w:val="24"/>
          <w:lang w:val="sr-Cyrl-CS"/>
        </w:rPr>
        <w:t xml:space="preserve"> </w:t>
      </w:r>
      <w:r w:rsidRPr="00A535FE">
        <w:rPr>
          <w:sz w:val="24"/>
          <w:szCs w:val="24"/>
          <w:lang w:val="sr-Cyrl-CS"/>
        </w:rPr>
        <w:t>границ</w:t>
      </w:r>
      <w:r w:rsidR="00851770" w:rsidRPr="00A535FE">
        <w:rPr>
          <w:sz w:val="24"/>
          <w:szCs w:val="24"/>
          <w:lang w:val="sr-Cyrl-CS"/>
        </w:rPr>
        <w:t>и</w:t>
      </w:r>
      <w:r w:rsidRPr="00A535FE">
        <w:rPr>
          <w:sz w:val="24"/>
          <w:szCs w:val="24"/>
          <w:lang w:val="sr-Cyrl-CS"/>
        </w:rPr>
        <w:t xml:space="preserve"> предметног Плана</w:t>
      </w:r>
      <w:r w:rsidR="004A5DF3" w:rsidRPr="00A535FE">
        <w:rPr>
          <w:sz w:val="24"/>
          <w:szCs w:val="24"/>
          <w:lang w:val="sr-Cyrl-CS"/>
        </w:rPr>
        <w:t>, тј. од улице Мис Ирбијеве до улице Учитељска</w:t>
      </w:r>
      <w:r w:rsidRPr="00A535FE">
        <w:rPr>
          <w:sz w:val="24"/>
          <w:szCs w:val="24"/>
          <w:lang w:val="sr-Cyrl-CS"/>
        </w:rPr>
        <w:t>. У попречномм профилу</w:t>
      </w:r>
      <w:r w:rsidR="004A5DF3" w:rsidRPr="00A535FE">
        <w:rPr>
          <w:sz w:val="24"/>
          <w:szCs w:val="24"/>
          <w:lang w:val="sr-Cyrl-CS"/>
        </w:rPr>
        <w:t xml:space="preserve"> улица</w:t>
      </w:r>
      <w:r w:rsidRPr="00A535FE">
        <w:rPr>
          <w:sz w:val="24"/>
          <w:szCs w:val="24"/>
          <w:lang w:val="sr-Cyrl-CS"/>
        </w:rPr>
        <w:t xml:space="preserve"> садржи коловоз ширине 9,0 </w:t>
      </w:r>
      <w:r w:rsidRPr="00A535FE">
        <w:rPr>
          <w:sz w:val="24"/>
          <w:szCs w:val="24"/>
          <w:lang w:val="sr-Latn-RS"/>
        </w:rPr>
        <w:t>m</w:t>
      </w:r>
      <w:r w:rsidRPr="00A535FE">
        <w:rPr>
          <w:sz w:val="24"/>
          <w:szCs w:val="24"/>
          <w:lang w:val="sr-Cyrl-CS"/>
        </w:rPr>
        <w:t xml:space="preserve"> и обостране тротоаре ширине 2,5 </w:t>
      </w:r>
      <w:r w:rsidRPr="00A535FE">
        <w:rPr>
          <w:sz w:val="24"/>
          <w:szCs w:val="24"/>
          <w:lang w:val="sr-Latn-RS"/>
        </w:rPr>
        <w:t>m</w:t>
      </w:r>
      <w:r w:rsidRPr="00A535FE">
        <w:rPr>
          <w:sz w:val="24"/>
          <w:szCs w:val="24"/>
          <w:lang w:val="sr-Cyrl-CS"/>
        </w:rPr>
        <w:t>.</w:t>
      </w:r>
    </w:p>
    <w:p w14:paraId="2183BC91" w14:textId="4B4D58E5" w:rsidR="00FA403D" w:rsidRPr="00A535FE" w:rsidRDefault="00FA403D" w:rsidP="00FA403D">
      <w:pPr>
        <w:jc w:val="both"/>
        <w:rPr>
          <w:sz w:val="24"/>
          <w:szCs w:val="24"/>
        </w:rPr>
      </w:pPr>
      <w:r w:rsidRPr="00A535FE">
        <w:rPr>
          <w:sz w:val="24"/>
          <w:szCs w:val="24"/>
          <w:lang w:val="sr-Cyrl-RS"/>
        </w:rPr>
        <w:lastRenderedPageBreak/>
        <w:t>Пешачки саобраћај се одвија тротоарима дуж улице Велизара Косановића.</w:t>
      </w:r>
    </w:p>
    <w:p w14:paraId="55E5D98C" w14:textId="77777777" w:rsidR="00FA403D" w:rsidRPr="00A535FE" w:rsidRDefault="00FA403D" w:rsidP="00FA403D">
      <w:pPr>
        <w:jc w:val="both"/>
        <w:rPr>
          <w:sz w:val="24"/>
          <w:szCs w:val="24"/>
          <w:lang w:val="sr-Cyrl-CS"/>
        </w:rPr>
      </w:pPr>
      <w:r w:rsidRPr="00A535FE">
        <w:rPr>
          <w:sz w:val="24"/>
          <w:szCs w:val="24"/>
          <w:lang w:val="sr-Cyrl-CS"/>
        </w:rPr>
        <w:t>Улиц</w:t>
      </w:r>
      <w:r w:rsidR="00851770" w:rsidRPr="00A535FE">
        <w:rPr>
          <w:sz w:val="24"/>
          <w:szCs w:val="24"/>
          <w:lang w:val="sr-Cyrl-CS"/>
        </w:rPr>
        <w:t>ом</w:t>
      </w:r>
      <w:r w:rsidRPr="00A535FE">
        <w:rPr>
          <w:sz w:val="24"/>
          <w:szCs w:val="24"/>
          <w:lang w:val="sr-Cyrl-CS"/>
        </w:rPr>
        <w:t xml:space="preserve"> Др. Велизара Косановића саобраћа тролејбуска линија </w:t>
      </w:r>
      <w:r w:rsidR="006D45BD" w:rsidRPr="00A535FE">
        <w:rPr>
          <w:sz w:val="24"/>
          <w:szCs w:val="24"/>
          <w:lang w:val="sr-Cyrl-RS"/>
        </w:rPr>
        <w:t>бр</w:t>
      </w:r>
      <w:r w:rsidR="006D45BD" w:rsidRPr="00A535FE">
        <w:rPr>
          <w:sz w:val="24"/>
          <w:szCs w:val="24"/>
          <w:lang w:val="sr-Latn-RS"/>
        </w:rPr>
        <w:t>. 21</w:t>
      </w:r>
      <w:r w:rsidR="00851770" w:rsidRPr="00A535FE">
        <w:rPr>
          <w:sz w:val="24"/>
          <w:szCs w:val="24"/>
          <w:lang w:val="sr-Cyrl-CS"/>
        </w:rPr>
        <w:t xml:space="preserve"> </w:t>
      </w:r>
      <w:r w:rsidRPr="00A535FE">
        <w:rPr>
          <w:sz w:val="24"/>
          <w:szCs w:val="24"/>
          <w:lang w:val="sr-Cyrl-CS"/>
        </w:rPr>
        <w:t>чији с</w:t>
      </w:r>
      <w:r w:rsidR="00851770" w:rsidRPr="00A535FE">
        <w:rPr>
          <w:sz w:val="24"/>
          <w:szCs w:val="24"/>
          <w:lang w:val="sr-Cyrl-CS"/>
        </w:rPr>
        <w:t>у</w:t>
      </w:r>
      <w:r w:rsidRPr="00A535FE">
        <w:rPr>
          <w:sz w:val="24"/>
          <w:szCs w:val="24"/>
          <w:lang w:val="sr-Cyrl-CS"/>
        </w:rPr>
        <w:t xml:space="preserve"> стубови контактне мреже</w:t>
      </w:r>
      <w:r w:rsidR="00851770" w:rsidRPr="00A535FE">
        <w:rPr>
          <w:sz w:val="24"/>
          <w:szCs w:val="24"/>
          <w:lang w:val="sr-Cyrl-CS"/>
        </w:rPr>
        <w:t xml:space="preserve"> постављени</w:t>
      </w:r>
      <w:r w:rsidRPr="00A535FE">
        <w:rPr>
          <w:sz w:val="24"/>
          <w:szCs w:val="24"/>
          <w:lang w:val="sr-Cyrl-CS"/>
        </w:rPr>
        <w:t xml:space="preserve"> у тротоарским површинама.</w:t>
      </w:r>
    </w:p>
    <w:p w14:paraId="6DD7A5A6" w14:textId="77777777" w:rsidR="00FA403D" w:rsidRPr="00A535FE" w:rsidRDefault="00FA403D" w:rsidP="00FA403D">
      <w:pPr>
        <w:jc w:val="both"/>
        <w:rPr>
          <w:sz w:val="24"/>
          <w:szCs w:val="24"/>
          <w:lang w:val="ru-RU"/>
        </w:rPr>
      </w:pPr>
      <w:r w:rsidRPr="00A535FE">
        <w:rPr>
          <w:sz w:val="24"/>
          <w:szCs w:val="24"/>
          <w:lang w:val="ru-RU"/>
        </w:rPr>
        <w:t>Паркирање возила</w:t>
      </w:r>
      <w:r w:rsidR="00D2151D" w:rsidRPr="00A535FE">
        <w:rPr>
          <w:sz w:val="24"/>
          <w:szCs w:val="24"/>
          <w:lang w:val="ru-RU"/>
        </w:rPr>
        <w:t xml:space="preserve"> се</w:t>
      </w:r>
      <w:r w:rsidRPr="00A535FE">
        <w:rPr>
          <w:sz w:val="24"/>
          <w:szCs w:val="24"/>
          <w:lang w:val="ru-RU"/>
        </w:rPr>
        <w:t xml:space="preserve"> обавља на припадајућим парцелама, </w:t>
      </w:r>
      <w:r w:rsidR="00F84CD4" w:rsidRPr="00A535FE">
        <w:rPr>
          <w:sz w:val="24"/>
          <w:szCs w:val="24"/>
          <w:lang w:val="sr-Cyrl-RS"/>
        </w:rPr>
        <w:t xml:space="preserve">на тротоарима </w:t>
      </w:r>
      <w:r w:rsidRPr="00A535FE">
        <w:rPr>
          <w:sz w:val="24"/>
          <w:szCs w:val="24"/>
          <w:lang w:val="ru-RU"/>
        </w:rPr>
        <w:t xml:space="preserve">у регулацији улица, као и на </w:t>
      </w:r>
      <w:r w:rsidR="00F84CD4" w:rsidRPr="00A535FE">
        <w:rPr>
          <w:sz w:val="24"/>
          <w:szCs w:val="24"/>
          <w:lang w:val="ru-RU"/>
        </w:rPr>
        <w:t>осталим</w:t>
      </w:r>
      <w:r w:rsidRPr="00A535FE">
        <w:rPr>
          <w:sz w:val="24"/>
          <w:szCs w:val="24"/>
          <w:lang w:val="ru-RU"/>
        </w:rPr>
        <w:t xml:space="preserve"> расположивим површинама.</w:t>
      </w:r>
    </w:p>
    <w:p w14:paraId="04FAD0B0" w14:textId="77777777" w:rsidR="00A171F8" w:rsidRPr="00A535FE" w:rsidRDefault="00A171F8" w:rsidP="00AE223F">
      <w:pPr>
        <w:rPr>
          <w:b/>
          <w:sz w:val="24"/>
          <w:szCs w:val="24"/>
        </w:rPr>
      </w:pPr>
    </w:p>
    <w:p w14:paraId="08677927" w14:textId="3D3990A2" w:rsidR="00DF2950" w:rsidRDefault="00DF2950" w:rsidP="004F7413">
      <w:pPr>
        <w:rPr>
          <w:b/>
          <w:sz w:val="24"/>
          <w:szCs w:val="24"/>
        </w:rPr>
      </w:pPr>
    </w:p>
    <w:p w14:paraId="646E7A6E" w14:textId="77777777" w:rsidR="00D245C5" w:rsidRPr="00A535FE" w:rsidRDefault="00D245C5" w:rsidP="004F7413">
      <w:pPr>
        <w:rPr>
          <w:b/>
          <w:sz w:val="24"/>
          <w:szCs w:val="24"/>
        </w:rPr>
      </w:pPr>
    </w:p>
    <w:p w14:paraId="049F70EA" w14:textId="77777777" w:rsidR="0046588B" w:rsidRPr="00A535FE" w:rsidRDefault="006311D8" w:rsidP="00AE223F">
      <w:pPr>
        <w:rPr>
          <w:b/>
          <w:sz w:val="24"/>
          <w:szCs w:val="24"/>
          <w:lang w:val="sr-Cyrl-RS"/>
        </w:rPr>
      </w:pPr>
      <w:r w:rsidRPr="00A535FE">
        <w:rPr>
          <w:b/>
          <w:sz w:val="24"/>
          <w:szCs w:val="24"/>
          <w:lang w:val="sr-Cyrl-RS"/>
        </w:rPr>
        <w:t xml:space="preserve">2.4.  </w:t>
      </w:r>
      <w:r w:rsidR="0046588B" w:rsidRPr="00A535FE">
        <w:rPr>
          <w:b/>
          <w:sz w:val="24"/>
          <w:szCs w:val="24"/>
        </w:rPr>
        <w:t>Постојећ</w:t>
      </w:r>
      <w:r w:rsidR="000E10B9" w:rsidRPr="00A535FE">
        <w:rPr>
          <w:b/>
          <w:sz w:val="24"/>
          <w:szCs w:val="24"/>
          <w:lang w:val="sr-Cyrl-RS"/>
        </w:rPr>
        <w:t>е површине за</w:t>
      </w:r>
      <w:r w:rsidR="00AD1073" w:rsidRPr="00A535FE">
        <w:rPr>
          <w:b/>
          <w:sz w:val="24"/>
          <w:szCs w:val="24"/>
          <w:lang w:val="sr-Cyrl-RS"/>
        </w:rPr>
        <w:t xml:space="preserve"> инфраструктур</w:t>
      </w:r>
      <w:r w:rsidR="000E10B9" w:rsidRPr="00A535FE">
        <w:rPr>
          <w:b/>
          <w:sz w:val="24"/>
          <w:szCs w:val="24"/>
          <w:lang w:val="sr-Cyrl-RS"/>
        </w:rPr>
        <w:t>не објекте и комплексе</w:t>
      </w:r>
      <w:r w:rsidR="00416F9E" w:rsidRPr="00A535FE">
        <w:rPr>
          <w:b/>
          <w:sz w:val="24"/>
          <w:szCs w:val="24"/>
          <w:lang w:val="sr-Latn-RS"/>
        </w:rPr>
        <w:t xml:space="preserve"> </w:t>
      </w:r>
    </w:p>
    <w:p w14:paraId="73BB66C5" w14:textId="77777777" w:rsidR="000E10B9" w:rsidRPr="00A535FE" w:rsidRDefault="000E10B9" w:rsidP="00AE223F">
      <w:pPr>
        <w:rPr>
          <w:b/>
          <w:sz w:val="24"/>
          <w:szCs w:val="24"/>
          <w:lang w:val="sr-Cyrl-RS"/>
        </w:rPr>
      </w:pPr>
    </w:p>
    <w:p w14:paraId="77628262" w14:textId="77777777" w:rsidR="00012A07" w:rsidRPr="00A535FE" w:rsidRDefault="00244800" w:rsidP="00FC782A">
      <w:pPr>
        <w:rPr>
          <w:b/>
          <w:sz w:val="24"/>
          <w:szCs w:val="24"/>
        </w:rPr>
      </w:pPr>
      <w:r w:rsidRPr="00A535FE">
        <w:rPr>
          <w:b/>
          <w:sz w:val="24"/>
          <w:szCs w:val="24"/>
          <w:lang w:val="ru-RU"/>
        </w:rPr>
        <w:t>Постојећа в</w:t>
      </w:r>
      <w:r w:rsidR="00012A07" w:rsidRPr="00A535FE">
        <w:rPr>
          <w:b/>
          <w:sz w:val="24"/>
          <w:szCs w:val="24"/>
          <w:lang w:val="ru-RU"/>
        </w:rPr>
        <w:t>одоводна мрежа</w:t>
      </w:r>
      <w:r w:rsidR="0016473C" w:rsidRPr="00A535FE">
        <w:rPr>
          <w:b/>
          <w:sz w:val="24"/>
          <w:szCs w:val="24"/>
          <w:lang w:val="ru-RU"/>
        </w:rPr>
        <w:t xml:space="preserve"> и објекти</w:t>
      </w:r>
    </w:p>
    <w:p w14:paraId="1930DC52" w14:textId="77777777" w:rsidR="00A2069E" w:rsidRPr="00A535FE" w:rsidRDefault="00A2069E" w:rsidP="00A2069E">
      <w:pPr>
        <w:rPr>
          <w:lang w:val="sr-Cyrl-CS"/>
        </w:rPr>
      </w:pPr>
    </w:p>
    <w:p w14:paraId="0280ECDE" w14:textId="77777777" w:rsidR="00A2069E" w:rsidRPr="00A535FE" w:rsidRDefault="00A2069E" w:rsidP="0007568B">
      <w:pPr>
        <w:jc w:val="both"/>
        <w:rPr>
          <w:sz w:val="24"/>
          <w:szCs w:val="24"/>
          <w:lang w:val="sr-Cyrl-CS"/>
        </w:rPr>
      </w:pPr>
      <w:r w:rsidRPr="00A535FE">
        <w:rPr>
          <w:sz w:val="24"/>
          <w:szCs w:val="24"/>
          <w:lang w:val="sr-Cyrl-CS"/>
        </w:rPr>
        <w:t>По свом висинском положају територија обухваћена Планом припада другој висинској зони водоснабдевања града Београда.</w:t>
      </w:r>
      <w:r w:rsidRPr="00A535FE">
        <w:rPr>
          <w:sz w:val="24"/>
          <w:szCs w:val="24"/>
        </w:rPr>
        <w:t xml:space="preserve"> </w:t>
      </w:r>
      <w:r w:rsidRPr="00A535FE">
        <w:rPr>
          <w:sz w:val="24"/>
          <w:szCs w:val="24"/>
          <w:lang w:val="sr-Cyrl-RS"/>
        </w:rPr>
        <w:t>Дуж улице Велизара Косановића изграђен је</w:t>
      </w:r>
      <w:r w:rsidRPr="00A535FE">
        <w:rPr>
          <w:sz w:val="24"/>
          <w:szCs w:val="24"/>
          <w:lang w:val="sr-Cyrl-CS"/>
        </w:rPr>
        <w:t xml:space="preserve"> цевовод  В2Л150</w:t>
      </w:r>
      <w:r w:rsidRPr="00A535FE">
        <w:rPr>
          <w:sz w:val="24"/>
          <w:szCs w:val="24"/>
        </w:rPr>
        <w:t xml:space="preserve"> </w:t>
      </w:r>
      <w:r w:rsidR="0007568B" w:rsidRPr="00A535FE">
        <w:rPr>
          <w:sz w:val="24"/>
          <w:szCs w:val="24"/>
          <w:lang w:val="sr-Latn-RS"/>
        </w:rPr>
        <w:t>mm</w:t>
      </w:r>
      <w:r w:rsidRPr="00A535FE">
        <w:rPr>
          <w:sz w:val="24"/>
          <w:szCs w:val="24"/>
          <w:lang w:val="sr-Cyrl-RS"/>
        </w:rPr>
        <w:t xml:space="preserve"> (</w:t>
      </w:r>
      <w:r w:rsidRPr="00A535FE">
        <w:rPr>
          <w:sz w:val="24"/>
          <w:szCs w:val="24"/>
          <w:lang w:val="sr-Cyrl-CS"/>
        </w:rPr>
        <w:sym w:font="Symbol" w:char="F0C6"/>
      </w:r>
      <w:r w:rsidRPr="00A535FE">
        <w:rPr>
          <w:sz w:val="24"/>
          <w:szCs w:val="24"/>
          <w:lang w:val="sr-Cyrl-CS"/>
        </w:rPr>
        <w:t>150)</w:t>
      </w:r>
      <w:r w:rsidR="0007568B" w:rsidRPr="00A535FE">
        <w:rPr>
          <w:sz w:val="24"/>
          <w:szCs w:val="24"/>
          <w:lang w:val="sr-Latn-RS"/>
        </w:rPr>
        <w:t>,</w:t>
      </w:r>
      <w:r w:rsidRPr="00A535FE">
        <w:rPr>
          <w:sz w:val="24"/>
          <w:szCs w:val="24"/>
        </w:rPr>
        <w:t xml:space="preserve"> </w:t>
      </w:r>
      <w:r w:rsidRPr="00A535FE">
        <w:rPr>
          <w:sz w:val="24"/>
          <w:szCs w:val="24"/>
          <w:lang w:val="sr-Cyrl-RS"/>
        </w:rPr>
        <w:t xml:space="preserve">а </w:t>
      </w:r>
      <w:r w:rsidRPr="00A535FE">
        <w:rPr>
          <w:sz w:val="24"/>
          <w:szCs w:val="24"/>
          <w:lang w:val="sr-Cyrl-CS"/>
        </w:rPr>
        <w:t xml:space="preserve">унутар предметног блока цевовод В2Л100 </w:t>
      </w:r>
      <w:r w:rsidR="0007568B" w:rsidRPr="00A535FE">
        <w:rPr>
          <w:sz w:val="24"/>
          <w:szCs w:val="24"/>
          <w:lang w:val="sr-Latn-RS"/>
        </w:rPr>
        <w:t>mm</w:t>
      </w:r>
      <w:r w:rsidRPr="00A535FE">
        <w:rPr>
          <w:sz w:val="24"/>
          <w:szCs w:val="24"/>
          <w:lang w:val="sr-Cyrl-CS"/>
        </w:rPr>
        <w:t xml:space="preserve"> (</w:t>
      </w:r>
      <w:r w:rsidRPr="00A535FE">
        <w:rPr>
          <w:sz w:val="24"/>
          <w:szCs w:val="24"/>
          <w:lang w:val="sr-Cyrl-CS"/>
        </w:rPr>
        <w:sym w:font="Symbol" w:char="F0C6"/>
      </w:r>
      <w:r w:rsidRPr="00A535FE">
        <w:rPr>
          <w:sz w:val="24"/>
          <w:szCs w:val="24"/>
          <w:lang w:val="sr-Cyrl-CS"/>
        </w:rPr>
        <w:t>1</w:t>
      </w:r>
      <w:r w:rsidRPr="00A535FE">
        <w:rPr>
          <w:sz w:val="24"/>
          <w:szCs w:val="24"/>
          <w:lang w:val="sr-Cyrl-RS"/>
        </w:rPr>
        <w:t>00)</w:t>
      </w:r>
      <w:r w:rsidRPr="00A535FE">
        <w:rPr>
          <w:sz w:val="24"/>
          <w:szCs w:val="24"/>
          <w:lang w:val="sr-Cyrl-CS"/>
        </w:rPr>
        <w:t xml:space="preserve">. </w:t>
      </w:r>
    </w:p>
    <w:p w14:paraId="270BA12B" w14:textId="77777777" w:rsidR="00A2069E" w:rsidRPr="00A535FE" w:rsidRDefault="00A2069E" w:rsidP="00A2069E">
      <w:pPr>
        <w:rPr>
          <w:szCs w:val="24"/>
          <w:lang w:val="sr-Cyrl-CS"/>
        </w:rPr>
      </w:pPr>
    </w:p>
    <w:p w14:paraId="0432C206" w14:textId="77777777" w:rsidR="006044E2" w:rsidRPr="00A535FE" w:rsidRDefault="006044E2" w:rsidP="00A2069E">
      <w:pPr>
        <w:rPr>
          <w:szCs w:val="24"/>
          <w:lang w:val="sr-Cyrl-CS"/>
        </w:rPr>
      </w:pPr>
    </w:p>
    <w:p w14:paraId="2A4A0AAA" w14:textId="77777777" w:rsidR="00771AAE" w:rsidRPr="00A535FE" w:rsidRDefault="00244800" w:rsidP="00FC782A">
      <w:pPr>
        <w:rPr>
          <w:b/>
          <w:sz w:val="24"/>
          <w:szCs w:val="24"/>
        </w:rPr>
      </w:pPr>
      <w:r w:rsidRPr="00A535FE">
        <w:rPr>
          <w:b/>
          <w:sz w:val="24"/>
          <w:szCs w:val="24"/>
          <w:lang w:val="ru-RU"/>
        </w:rPr>
        <w:t>Постојећа к</w:t>
      </w:r>
      <w:r w:rsidR="00012A07" w:rsidRPr="00A535FE">
        <w:rPr>
          <w:b/>
          <w:sz w:val="24"/>
          <w:szCs w:val="24"/>
          <w:lang w:val="ru-RU"/>
        </w:rPr>
        <w:t>анализациона мрежа</w:t>
      </w:r>
      <w:r w:rsidR="0016473C" w:rsidRPr="00A535FE">
        <w:rPr>
          <w:b/>
          <w:sz w:val="24"/>
          <w:szCs w:val="24"/>
          <w:lang w:val="ru-RU"/>
        </w:rPr>
        <w:t xml:space="preserve"> и објекти</w:t>
      </w:r>
      <w:r w:rsidR="00462DFA" w:rsidRPr="00A535FE">
        <w:rPr>
          <w:b/>
          <w:sz w:val="24"/>
          <w:szCs w:val="24"/>
          <w:lang w:val="ru-RU"/>
        </w:rPr>
        <w:t xml:space="preserve">   </w:t>
      </w:r>
    </w:p>
    <w:p w14:paraId="7587F538" w14:textId="77777777" w:rsidR="0007568B" w:rsidRPr="00A535FE" w:rsidRDefault="0007568B" w:rsidP="0007568B">
      <w:pPr>
        <w:jc w:val="both"/>
        <w:rPr>
          <w:sz w:val="24"/>
          <w:szCs w:val="24"/>
          <w:lang w:val="sr-Cyrl-CS"/>
        </w:rPr>
      </w:pPr>
    </w:p>
    <w:p w14:paraId="7BD760E6" w14:textId="77777777" w:rsidR="0007568B" w:rsidRPr="00A535FE" w:rsidRDefault="0007568B" w:rsidP="0007568B">
      <w:pPr>
        <w:jc w:val="both"/>
        <w:rPr>
          <w:sz w:val="24"/>
          <w:szCs w:val="24"/>
          <w:lang w:val="sr-Cyrl-CS"/>
        </w:rPr>
      </w:pPr>
      <w:r w:rsidRPr="00A535FE">
        <w:rPr>
          <w:sz w:val="24"/>
          <w:szCs w:val="24"/>
          <w:lang w:val="sr-Cyrl-CS"/>
        </w:rPr>
        <w:t>Територија обухваћена Планом, припада територији Централног градског канализационог система - делу на коме је канализација изграђена по општем систему.</w:t>
      </w:r>
    </w:p>
    <w:p w14:paraId="10AD45A1" w14:textId="77777777" w:rsidR="002F181E" w:rsidRPr="00A535FE" w:rsidRDefault="002F181E" w:rsidP="0007568B">
      <w:pPr>
        <w:jc w:val="both"/>
        <w:rPr>
          <w:sz w:val="24"/>
          <w:szCs w:val="24"/>
          <w:lang w:val="sr-Cyrl-RS"/>
        </w:rPr>
      </w:pPr>
    </w:p>
    <w:p w14:paraId="6254DE85" w14:textId="77777777" w:rsidR="006044E2" w:rsidRPr="00A535FE" w:rsidRDefault="0007568B" w:rsidP="00FC782A">
      <w:pPr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>У оквиру границе Плана изведени су канали општег система у ул</w:t>
      </w:r>
      <w:r w:rsidR="004C01BA" w:rsidRPr="00A535FE">
        <w:rPr>
          <w:sz w:val="24"/>
          <w:szCs w:val="24"/>
          <w:lang w:val="sr-Cyrl-RS"/>
        </w:rPr>
        <w:t xml:space="preserve">ици </w:t>
      </w:r>
      <w:r w:rsidRPr="00A535FE">
        <w:rPr>
          <w:sz w:val="24"/>
          <w:szCs w:val="24"/>
          <w:lang w:val="sr-Cyrl-RS"/>
        </w:rPr>
        <w:t>Велизара Косановића ОК350</w:t>
      </w:r>
      <w:r w:rsidRPr="00A535FE">
        <w:rPr>
          <w:sz w:val="24"/>
          <w:szCs w:val="24"/>
          <w:lang w:val="sr-Latn-RS"/>
        </w:rPr>
        <w:t xml:space="preserve"> mm</w:t>
      </w:r>
      <w:r w:rsidRPr="00A535FE">
        <w:rPr>
          <w:sz w:val="24"/>
          <w:szCs w:val="24"/>
          <w:lang w:val="sr-Cyrl-RS"/>
        </w:rPr>
        <w:t xml:space="preserve"> (</w:t>
      </w:r>
      <w:r w:rsidRPr="00A535FE">
        <w:rPr>
          <w:sz w:val="24"/>
          <w:szCs w:val="24"/>
          <w:lang w:val="sr-Cyrl-CS"/>
        </w:rPr>
        <w:sym w:font="Symbol" w:char="F0C6"/>
      </w:r>
      <w:r w:rsidRPr="00A535FE">
        <w:rPr>
          <w:sz w:val="24"/>
          <w:szCs w:val="24"/>
          <w:lang w:val="sr-Cyrl-CS"/>
        </w:rPr>
        <w:t xml:space="preserve">350) и </w:t>
      </w:r>
      <w:r w:rsidR="003F397A" w:rsidRPr="00A535FE">
        <w:rPr>
          <w:sz w:val="24"/>
          <w:szCs w:val="24"/>
          <w:lang w:val="sr-Cyrl-CS"/>
        </w:rPr>
        <w:t xml:space="preserve">у западном делу планиране улице Нова 1 </w:t>
      </w:r>
      <w:r w:rsidRPr="00A535FE">
        <w:rPr>
          <w:sz w:val="24"/>
          <w:szCs w:val="24"/>
          <w:lang w:val="sr-Cyrl-CS"/>
        </w:rPr>
        <w:t>ОК400</w:t>
      </w:r>
      <w:r w:rsidRPr="00A535FE">
        <w:rPr>
          <w:sz w:val="24"/>
          <w:szCs w:val="24"/>
          <w:lang w:val="sr-Latn-RS"/>
        </w:rPr>
        <w:t xml:space="preserve"> mm</w:t>
      </w:r>
      <w:r w:rsidRPr="00A535FE">
        <w:rPr>
          <w:sz w:val="24"/>
          <w:szCs w:val="24"/>
          <w:lang w:val="sr-Cyrl-CS"/>
        </w:rPr>
        <w:t xml:space="preserve"> </w:t>
      </w:r>
      <w:r w:rsidRPr="00A535FE">
        <w:rPr>
          <w:sz w:val="24"/>
          <w:szCs w:val="24"/>
          <w:lang w:val="sr-Cyrl-RS"/>
        </w:rPr>
        <w:t>(</w:t>
      </w:r>
      <w:r w:rsidRPr="00A535FE">
        <w:rPr>
          <w:sz w:val="24"/>
          <w:szCs w:val="24"/>
          <w:lang w:val="sr-Cyrl-CS"/>
        </w:rPr>
        <w:sym w:font="Symbol" w:char="F0C6"/>
      </w:r>
      <w:r w:rsidRPr="00A535FE">
        <w:rPr>
          <w:sz w:val="24"/>
          <w:szCs w:val="24"/>
          <w:lang w:val="sr-Cyrl-CS"/>
        </w:rPr>
        <w:t>400) који се даље уливају у постојећи колектор ОК60/110</w:t>
      </w:r>
      <w:r w:rsidRPr="00A535FE">
        <w:rPr>
          <w:sz w:val="24"/>
          <w:szCs w:val="24"/>
          <w:lang w:val="sr-Latn-RS"/>
        </w:rPr>
        <w:t xml:space="preserve"> cm</w:t>
      </w:r>
      <w:r w:rsidRPr="00A535FE">
        <w:rPr>
          <w:sz w:val="24"/>
          <w:szCs w:val="24"/>
          <w:lang w:val="sr-Cyrl-CS"/>
        </w:rPr>
        <w:t xml:space="preserve"> у ул</w:t>
      </w:r>
      <w:r w:rsidR="004C01BA" w:rsidRPr="00A535FE">
        <w:rPr>
          <w:sz w:val="24"/>
          <w:szCs w:val="24"/>
          <w:lang w:val="sr-Cyrl-CS"/>
        </w:rPr>
        <w:t>ици</w:t>
      </w:r>
      <w:r w:rsidRPr="00A535FE">
        <w:rPr>
          <w:sz w:val="24"/>
          <w:szCs w:val="24"/>
          <w:lang w:val="sr-Cyrl-CS"/>
        </w:rPr>
        <w:t xml:space="preserve"> Мис Ирбијеве.</w:t>
      </w:r>
    </w:p>
    <w:p w14:paraId="6CE97486" w14:textId="77777777" w:rsidR="002F181E" w:rsidRPr="00A535FE" w:rsidRDefault="002F181E" w:rsidP="00C34FA8">
      <w:pPr>
        <w:jc w:val="both"/>
        <w:rPr>
          <w:b/>
          <w:sz w:val="24"/>
          <w:szCs w:val="24"/>
          <w:lang w:val="ru-RU"/>
        </w:rPr>
      </w:pPr>
    </w:p>
    <w:p w14:paraId="53281B36" w14:textId="77777777" w:rsidR="002F181E" w:rsidRPr="00A535FE" w:rsidRDefault="002F181E" w:rsidP="00C34FA8">
      <w:pPr>
        <w:jc w:val="both"/>
        <w:rPr>
          <w:b/>
          <w:sz w:val="24"/>
          <w:szCs w:val="24"/>
          <w:lang w:val="ru-RU"/>
        </w:rPr>
      </w:pPr>
    </w:p>
    <w:p w14:paraId="44A8BB10" w14:textId="77777777" w:rsidR="00012A07" w:rsidRPr="00A535FE" w:rsidRDefault="00244800" w:rsidP="00C34FA8">
      <w:pPr>
        <w:jc w:val="both"/>
        <w:rPr>
          <w:b/>
          <w:sz w:val="24"/>
          <w:szCs w:val="24"/>
        </w:rPr>
      </w:pPr>
      <w:r w:rsidRPr="00A535FE">
        <w:rPr>
          <w:b/>
          <w:sz w:val="24"/>
          <w:szCs w:val="24"/>
          <w:lang w:val="ru-RU"/>
        </w:rPr>
        <w:t>Постојећа е</w:t>
      </w:r>
      <w:r w:rsidR="00012A07" w:rsidRPr="00A535FE">
        <w:rPr>
          <w:b/>
          <w:sz w:val="24"/>
          <w:szCs w:val="24"/>
          <w:lang w:val="ru-RU"/>
        </w:rPr>
        <w:t xml:space="preserve">лектроенергетска мрежа </w:t>
      </w:r>
      <w:r w:rsidR="0016473C" w:rsidRPr="00A535FE">
        <w:rPr>
          <w:b/>
          <w:sz w:val="24"/>
          <w:szCs w:val="24"/>
          <w:lang w:val="ru-RU"/>
        </w:rPr>
        <w:t>и објекти</w:t>
      </w:r>
    </w:p>
    <w:p w14:paraId="181D237D" w14:textId="77777777" w:rsidR="0007568B" w:rsidRPr="00A535FE" w:rsidRDefault="0007568B" w:rsidP="0007568B">
      <w:pPr>
        <w:spacing w:after="60"/>
        <w:rPr>
          <w:sz w:val="24"/>
          <w:szCs w:val="24"/>
          <w:lang w:val="sr-Cyrl-RS"/>
        </w:rPr>
      </w:pPr>
    </w:p>
    <w:p w14:paraId="30E7419C" w14:textId="77777777" w:rsidR="0007568B" w:rsidRPr="00A535FE" w:rsidRDefault="0007568B" w:rsidP="0078723C">
      <w:pPr>
        <w:spacing w:after="60"/>
        <w:jc w:val="both"/>
        <w:rPr>
          <w:sz w:val="24"/>
          <w:szCs w:val="24"/>
          <w:lang w:eastAsia="x-none"/>
        </w:rPr>
      </w:pPr>
      <w:r w:rsidRPr="00A535FE">
        <w:rPr>
          <w:sz w:val="24"/>
          <w:szCs w:val="24"/>
          <w:lang w:val="sr-Cyrl-RS"/>
        </w:rPr>
        <w:t xml:space="preserve">Предметни простор је опремљен </w:t>
      </w:r>
      <w:r w:rsidRPr="00A535FE">
        <w:rPr>
          <w:sz w:val="24"/>
          <w:szCs w:val="24"/>
          <w:lang w:val="sr-Cyrl-CS"/>
        </w:rPr>
        <w:t xml:space="preserve">са одговарајућом мрежом водова 10 </w:t>
      </w:r>
      <w:r w:rsidRPr="00A535FE">
        <w:rPr>
          <w:sz w:val="24"/>
          <w:szCs w:val="24"/>
        </w:rPr>
        <w:t>kV</w:t>
      </w:r>
      <w:r w:rsidRPr="00A535FE">
        <w:rPr>
          <w:sz w:val="24"/>
          <w:szCs w:val="24"/>
          <w:lang w:val="sr-Cyrl-CS"/>
        </w:rPr>
        <w:t xml:space="preserve"> и 1 </w:t>
      </w:r>
      <w:r w:rsidRPr="00A535FE">
        <w:rPr>
          <w:sz w:val="24"/>
          <w:szCs w:val="24"/>
        </w:rPr>
        <w:t>kV</w:t>
      </w:r>
      <w:r w:rsidR="0078723C" w:rsidRPr="00A535FE">
        <w:rPr>
          <w:sz w:val="24"/>
          <w:szCs w:val="24"/>
          <w:lang w:val="sr-Cyrl-RS"/>
        </w:rPr>
        <w:t>,</w:t>
      </w:r>
      <w:r w:rsidRPr="00A535FE">
        <w:rPr>
          <w:sz w:val="24"/>
          <w:szCs w:val="24"/>
          <w:lang w:val="sr-Cyrl-CS"/>
        </w:rPr>
        <w:t xml:space="preserve"> </w:t>
      </w:r>
      <w:r w:rsidRPr="00A535FE">
        <w:rPr>
          <w:sz w:val="24"/>
          <w:szCs w:val="24"/>
          <w:lang w:eastAsia="x-none"/>
        </w:rPr>
        <w:t>као и инсталацијама јавног осветљења (ЈО). Мрежа поменутих електроенергетских  водова изграђена је подземно пратећи коридор саобраћајних површина (</w:t>
      </w:r>
      <w:r w:rsidRPr="00A535FE">
        <w:rPr>
          <w:sz w:val="24"/>
          <w:szCs w:val="24"/>
          <w:lang w:val="sr-Cyrl-RS" w:eastAsia="x-none"/>
        </w:rPr>
        <w:t xml:space="preserve">улице Велизара Косановића и </w:t>
      </w:r>
      <w:r w:rsidR="003F397A" w:rsidRPr="00A535FE">
        <w:rPr>
          <w:sz w:val="24"/>
          <w:szCs w:val="24"/>
          <w:lang w:val="sr-Cyrl-RS" w:eastAsia="x-none"/>
        </w:rPr>
        <w:t xml:space="preserve">планиране улице </w:t>
      </w:r>
      <w:r w:rsidRPr="00A535FE">
        <w:rPr>
          <w:sz w:val="24"/>
          <w:szCs w:val="24"/>
          <w:lang w:val="sr-Cyrl-RS" w:eastAsia="x-none"/>
        </w:rPr>
        <w:t>Нова 1)</w:t>
      </w:r>
      <w:r w:rsidRPr="00A535FE">
        <w:rPr>
          <w:sz w:val="24"/>
          <w:szCs w:val="24"/>
          <w:lang w:eastAsia="x-none"/>
        </w:rPr>
        <w:t xml:space="preserve">. </w:t>
      </w:r>
    </w:p>
    <w:p w14:paraId="32CCD74A" w14:textId="77777777" w:rsidR="00EA640E" w:rsidRPr="00A535FE" w:rsidRDefault="00EA640E" w:rsidP="00FC782A">
      <w:pPr>
        <w:rPr>
          <w:b/>
          <w:sz w:val="24"/>
          <w:szCs w:val="24"/>
          <w:lang w:val="ru-RU"/>
        </w:rPr>
      </w:pPr>
    </w:p>
    <w:p w14:paraId="776BEEA6" w14:textId="77777777" w:rsidR="00CA1C87" w:rsidRPr="00A535FE" w:rsidRDefault="00CA1C87" w:rsidP="00FC782A">
      <w:pPr>
        <w:rPr>
          <w:b/>
          <w:sz w:val="24"/>
          <w:szCs w:val="24"/>
          <w:lang w:val="ru-RU"/>
        </w:rPr>
      </w:pPr>
    </w:p>
    <w:p w14:paraId="02AF3C10" w14:textId="77777777" w:rsidR="00012A07" w:rsidRPr="00A535FE" w:rsidRDefault="001F2CE4" w:rsidP="00FC782A">
      <w:pPr>
        <w:rPr>
          <w:b/>
          <w:sz w:val="24"/>
          <w:szCs w:val="24"/>
        </w:rPr>
      </w:pPr>
      <w:r w:rsidRPr="00A535FE">
        <w:rPr>
          <w:b/>
          <w:sz w:val="24"/>
          <w:szCs w:val="24"/>
          <w:lang w:val="ru-RU"/>
        </w:rPr>
        <w:t>Постојећа т</w:t>
      </w:r>
      <w:r w:rsidR="00012A07" w:rsidRPr="00A535FE">
        <w:rPr>
          <w:b/>
          <w:sz w:val="24"/>
          <w:szCs w:val="24"/>
          <w:lang w:val="ru-RU"/>
        </w:rPr>
        <w:t xml:space="preserve">елекомуникациона мрежа </w:t>
      </w:r>
      <w:r w:rsidR="0016473C" w:rsidRPr="00A535FE">
        <w:rPr>
          <w:b/>
          <w:sz w:val="24"/>
          <w:szCs w:val="24"/>
          <w:lang w:val="ru-RU"/>
        </w:rPr>
        <w:t>и објекти</w:t>
      </w:r>
    </w:p>
    <w:p w14:paraId="179FD8B4" w14:textId="77777777" w:rsidR="0007568B" w:rsidRPr="00A535FE" w:rsidRDefault="0007568B" w:rsidP="00DC23B2">
      <w:pPr>
        <w:autoSpaceDE w:val="0"/>
        <w:autoSpaceDN w:val="0"/>
        <w:adjustRightInd w:val="0"/>
        <w:jc w:val="both"/>
        <w:rPr>
          <w:sz w:val="24"/>
          <w:szCs w:val="24"/>
          <w:lang w:val="sr-Cyrl-CS"/>
        </w:rPr>
      </w:pPr>
    </w:p>
    <w:p w14:paraId="6A492F48" w14:textId="77777777" w:rsidR="000828F3" w:rsidRPr="00A535FE" w:rsidRDefault="0007568B" w:rsidP="00DC23B2">
      <w:pPr>
        <w:autoSpaceDE w:val="0"/>
        <w:autoSpaceDN w:val="0"/>
        <w:adjustRightInd w:val="0"/>
        <w:jc w:val="both"/>
        <w:rPr>
          <w:noProof w:val="0"/>
          <w:sz w:val="24"/>
          <w:szCs w:val="24"/>
        </w:rPr>
      </w:pPr>
      <w:r w:rsidRPr="00A535FE">
        <w:rPr>
          <w:sz w:val="24"/>
          <w:szCs w:val="24"/>
          <w:lang w:val="sr-Cyrl-CS"/>
        </w:rPr>
        <w:t xml:space="preserve">Предметно подручје, припада кабловском подручју телекомуникационог кабла Н°8 који је повезан са аутоматском телефонском централом (АТЦ) </w:t>
      </w:r>
      <w:r w:rsidR="0078723C" w:rsidRPr="00A535FE">
        <w:rPr>
          <w:sz w:val="24"/>
          <w:szCs w:val="24"/>
          <w:lang w:val="sr-Cyrl-CS"/>
        </w:rPr>
        <w:t>„</w:t>
      </w:r>
      <w:r w:rsidRPr="00A535FE">
        <w:rPr>
          <w:sz w:val="24"/>
          <w:szCs w:val="24"/>
          <w:lang w:val="sr-Cyrl-CS"/>
        </w:rPr>
        <w:t>Коњарник</w:t>
      </w:r>
      <w:r w:rsidR="0078723C" w:rsidRPr="00A535FE">
        <w:rPr>
          <w:sz w:val="24"/>
          <w:szCs w:val="24"/>
          <w:lang w:val="sr-Cyrl-CS"/>
        </w:rPr>
        <w:t>“</w:t>
      </w:r>
      <w:r w:rsidRPr="00A535FE">
        <w:rPr>
          <w:sz w:val="24"/>
          <w:szCs w:val="24"/>
          <w:lang w:val="sr-Cyrl-CS"/>
        </w:rPr>
        <w:t xml:space="preserve">. У оквиру границе предметног Плана изграђена је телекомуникациона (тк) канализација, испод постојећег тротоарског простора и слободне површине </w:t>
      </w:r>
      <w:r w:rsidR="004C01BA" w:rsidRPr="00A535FE">
        <w:rPr>
          <w:sz w:val="24"/>
          <w:szCs w:val="24"/>
          <w:lang w:val="sr-Cyrl-CS"/>
        </w:rPr>
        <w:t>у</w:t>
      </w:r>
      <w:r w:rsidRPr="00A535FE">
        <w:rPr>
          <w:sz w:val="24"/>
          <w:szCs w:val="24"/>
          <w:lang w:val="sr-Cyrl-CS"/>
        </w:rPr>
        <w:t>лице Велизара Косановића</w:t>
      </w:r>
      <w:r w:rsidR="0078723C" w:rsidRPr="00A535FE">
        <w:rPr>
          <w:sz w:val="24"/>
          <w:szCs w:val="24"/>
          <w:lang w:val="sr-Cyrl-CS"/>
        </w:rPr>
        <w:t>.</w:t>
      </w:r>
    </w:p>
    <w:p w14:paraId="14A7CF5A" w14:textId="77777777" w:rsidR="0007568B" w:rsidRPr="00A535FE" w:rsidRDefault="0007568B" w:rsidP="00F003C4">
      <w:pPr>
        <w:rPr>
          <w:b/>
          <w:bCs/>
          <w:sz w:val="24"/>
          <w:szCs w:val="24"/>
          <w:lang w:val="sr-Cyrl-CS"/>
        </w:rPr>
      </w:pPr>
    </w:p>
    <w:p w14:paraId="04CA5C48" w14:textId="77777777" w:rsidR="006044E2" w:rsidRPr="00A535FE" w:rsidRDefault="006044E2" w:rsidP="00F003C4">
      <w:pPr>
        <w:rPr>
          <w:b/>
          <w:bCs/>
          <w:sz w:val="24"/>
          <w:szCs w:val="24"/>
          <w:lang w:val="sr-Cyrl-CS"/>
        </w:rPr>
      </w:pPr>
    </w:p>
    <w:p w14:paraId="6242EC8D" w14:textId="77777777" w:rsidR="00171A77" w:rsidRPr="00A535FE" w:rsidRDefault="009077C4" w:rsidP="00F003C4">
      <w:pPr>
        <w:rPr>
          <w:b/>
          <w:bCs/>
          <w:sz w:val="24"/>
          <w:szCs w:val="24"/>
          <w:lang w:val="sr-Cyrl-RS"/>
        </w:rPr>
      </w:pPr>
      <w:r w:rsidRPr="00A535FE">
        <w:rPr>
          <w:b/>
          <w:bCs/>
          <w:sz w:val="24"/>
          <w:szCs w:val="24"/>
          <w:lang w:val="sr-Cyrl-CS"/>
        </w:rPr>
        <w:t>Постојећа т</w:t>
      </w:r>
      <w:r w:rsidR="000828F3" w:rsidRPr="00A535FE">
        <w:rPr>
          <w:b/>
          <w:bCs/>
          <w:sz w:val="24"/>
          <w:szCs w:val="24"/>
          <w:lang w:val="sr-Cyrl-CS"/>
        </w:rPr>
        <w:t>опловодна мрежа и објект</w:t>
      </w:r>
      <w:r w:rsidR="0007568B" w:rsidRPr="00A535FE">
        <w:rPr>
          <w:b/>
          <w:bCs/>
          <w:sz w:val="24"/>
          <w:szCs w:val="24"/>
          <w:lang w:val="sr-Cyrl-RS"/>
        </w:rPr>
        <w:t>и</w:t>
      </w:r>
    </w:p>
    <w:p w14:paraId="3C79D87B" w14:textId="77777777" w:rsidR="0007568B" w:rsidRPr="00A535FE" w:rsidRDefault="0007568B" w:rsidP="0007568B">
      <w:pPr>
        <w:rPr>
          <w:lang w:val="sr-Cyrl-CS"/>
        </w:rPr>
      </w:pPr>
    </w:p>
    <w:p w14:paraId="2972B8CF" w14:textId="77777777" w:rsidR="0007568B" w:rsidRPr="00A535FE" w:rsidRDefault="0007568B" w:rsidP="0007568B">
      <w:pPr>
        <w:jc w:val="both"/>
        <w:rPr>
          <w:sz w:val="24"/>
          <w:szCs w:val="24"/>
          <w:lang w:val="sr-Cyrl-CS"/>
        </w:rPr>
      </w:pPr>
      <w:r w:rsidRPr="00A535FE">
        <w:rPr>
          <w:sz w:val="24"/>
          <w:szCs w:val="24"/>
          <w:lang w:val="sr-Cyrl-CS"/>
        </w:rPr>
        <w:t>Предметни простор припада топлификационом систему топлане ТО</w:t>
      </w:r>
      <w:r w:rsidR="0078723C" w:rsidRPr="00A535FE">
        <w:rPr>
          <w:sz w:val="24"/>
          <w:szCs w:val="24"/>
          <w:lang w:val="sr-Cyrl-CS"/>
        </w:rPr>
        <w:t xml:space="preserve"> „</w:t>
      </w:r>
      <w:r w:rsidRPr="00A535FE">
        <w:rPr>
          <w:sz w:val="24"/>
          <w:szCs w:val="24"/>
          <w:lang w:val="sr-Cyrl-RS"/>
        </w:rPr>
        <w:t>Коњарник</w:t>
      </w:r>
      <w:r w:rsidR="0078723C" w:rsidRPr="00A535FE">
        <w:rPr>
          <w:sz w:val="24"/>
          <w:szCs w:val="24"/>
          <w:lang w:val="sr-Cyrl-RS"/>
        </w:rPr>
        <w:t>“</w:t>
      </w:r>
      <w:r w:rsidRPr="00A535FE">
        <w:rPr>
          <w:sz w:val="24"/>
          <w:szCs w:val="24"/>
          <w:lang w:val="sr-Cyrl-CS"/>
        </w:rPr>
        <w:t xml:space="preserve">, односно топлотном конзуму дистрибутивног топловода пречника </w:t>
      </w:r>
      <w:r w:rsidRPr="00A535FE">
        <w:rPr>
          <w:sz w:val="24"/>
          <w:szCs w:val="24"/>
          <w:lang w:val="sr-Cyrl-CS"/>
        </w:rPr>
        <w:sym w:font="Symbol" w:char="F0C6"/>
      </w:r>
      <w:r w:rsidRPr="00A535FE">
        <w:rPr>
          <w:sz w:val="24"/>
          <w:szCs w:val="24"/>
          <w:lang w:val="sr-Cyrl-CS"/>
        </w:rPr>
        <w:t>273</w:t>
      </w:r>
      <w:r w:rsidRPr="00A535FE">
        <w:rPr>
          <w:sz w:val="24"/>
          <w:szCs w:val="24"/>
        </w:rPr>
        <w:t>/</w:t>
      </w:r>
      <w:r w:rsidRPr="00A535FE">
        <w:rPr>
          <w:sz w:val="24"/>
          <w:szCs w:val="24"/>
          <w:lang w:val="sr-Cyrl-RS"/>
        </w:rPr>
        <w:t>400</w:t>
      </w:r>
      <w:r w:rsidRPr="00A535FE">
        <w:rPr>
          <w:sz w:val="24"/>
          <w:szCs w:val="24"/>
        </w:rPr>
        <w:t xml:space="preserve"> </w:t>
      </w:r>
      <w:r w:rsidR="0078723C" w:rsidRPr="00A535FE">
        <w:rPr>
          <w:sz w:val="24"/>
          <w:szCs w:val="24"/>
          <w:lang w:val="sr-Latn-RS"/>
        </w:rPr>
        <w:t>mm</w:t>
      </w:r>
      <w:r w:rsidRPr="00A535FE">
        <w:rPr>
          <w:sz w:val="24"/>
          <w:szCs w:val="24"/>
          <w:lang w:val="sr-Cyrl-CS"/>
        </w:rPr>
        <w:t xml:space="preserve"> изведеног у коридору улице Велизара Косановића.</w:t>
      </w:r>
    </w:p>
    <w:p w14:paraId="7CB60958" w14:textId="77777777" w:rsidR="0007568B" w:rsidRPr="00A535FE" w:rsidRDefault="0007568B" w:rsidP="0007568B">
      <w:pPr>
        <w:jc w:val="both"/>
        <w:rPr>
          <w:sz w:val="24"/>
          <w:szCs w:val="24"/>
          <w:lang w:val="sr-Cyrl-CS"/>
        </w:rPr>
      </w:pPr>
      <w:r w:rsidRPr="00A535FE">
        <w:rPr>
          <w:sz w:val="24"/>
          <w:szCs w:val="24"/>
          <w:lang w:val="sr-Cyrl-CS"/>
        </w:rPr>
        <w:lastRenderedPageBreak/>
        <w:t xml:space="preserve">Такође, унутар границе Плана изведена је попречна деоница топловода пречника </w:t>
      </w:r>
      <w:r w:rsidRPr="00A535FE">
        <w:rPr>
          <w:sz w:val="24"/>
          <w:szCs w:val="24"/>
          <w:lang w:val="sr-Cyrl-CS"/>
        </w:rPr>
        <w:sym w:font="Symbol" w:char="F0C6"/>
      </w:r>
      <w:r w:rsidRPr="00A535FE">
        <w:rPr>
          <w:sz w:val="24"/>
          <w:szCs w:val="24"/>
          <w:lang w:val="sr-Cyrl-CS"/>
        </w:rPr>
        <w:t>139,7/225</w:t>
      </w:r>
      <w:r w:rsidR="0078723C" w:rsidRPr="00A535FE">
        <w:rPr>
          <w:sz w:val="24"/>
          <w:szCs w:val="24"/>
          <w:lang w:val="sr-Latn-RS"/>
        </w:rPr>
        <w:t xml:space="preserve"> mm</w:t>
      </w:r>
      <w:r w:rsidRPr="00A535FE">
        <w:rPr>
          <w:sz w:val="24"/>
          <w:szCs w:val="24"/>
          <w:lang w:val="sr-Cyrl-CS"/>
        </w:rPr>
        <w:t xml:space="preserve"> од </w:t>
      </w:r>
      <w:r w:rsidR="004C01BA" w:rsidRPr="00A535FE">
        <w:rPr>
          <w:sz w:val="24"/>
          <w:szCs w:val="24"/>
          <w:lang w:val="sr-Cyrl-CS"/>
        </w:rPr>
        <w:t>улице</w:t>
      </w:r>
      <w:r w:rsidRPr="00A535FE">
        <w:rPr>
          <w:sz w:val="24"/>
          <w:szCs w:val="24"/>
          <w:lang w:val="sr-Cyrl-CS"/>
        </w:rPr>
        <w:t xml:space="preserve"> Велизара Косановића до почетка планиране саобраћајнице за предметни блок. Постојећи објекти нису прикључени на даљински систем грејања</w:t>
      </w:r>
      <w:r w:rsidR="0078723C" w:rsidRPr="00A535FE">
        <w:rPr>
          <w:sz w:val="24"/>
          <w:szCs w:val="24"/>
          <w:lang w:val="sr-Latn-RS"/>
        </w:rPr>
        <w:t>,</w:t>
      </w:r>
      <w:r w:rsidRPr="00A535FE">
        <w:rPr>
          <w:sz w:val="24"/>
          <w:szCs w:val="24"/>
          <w:lang w:val="sr-Cyrl-CS"/>
        </w:rPr>
        <w:t xml:space="preserve"> тј. на разматраном подручју своје потребе за топлотном енергијом задовољавају из индивидуалних извора (ел</w:t>
      </w:r>
      <w:r w:rsidR="0078723C" w:rsidRPr="00A535FE">
        <w:rPr>
          <w:sz w:val="24"/>
          <w:szCs w:val="24"/>
          <w:lang w:val="sr-Latn-RS"/>
        </w:rPr>
        <w:t>e</w:t>
      </w:r>
      <w:r w:rsidR="0078723C" w:rsidRPr="00A535FE">
        <w:rPr>
          <w:sz w:val="24"/>
          <w:szCs w:val="24"/>
          <w:lang w:val="sr-Cyrl-RS"/>
        </w:rPr>
        <w:t xml:space="preserve">ктрична </w:t>
      </w:r>
      <w:r w:rsidRPr="00A535FE">
        <w:rPr>
          <w:sz w:val="24"/>
          <w:szCs w:val="24"/>
          <w:lang w:val="sr-Cyrl-CS"/>
        </w:rPr>
        <w:t>енергија, огревно дрво и др.)</w:t>
      </w:r>
      <w:r w:rsidR="0078723C" w:rsidRPr="00A535FE">
        <w:rPr>
          <w:sz w:val="24"/>
          <w:szCs w:val="24"/>
          <w:lang w:val="sr-Cyrl-CS"/>
        </w:rPr>
        <w:t>.</w:t>
      </w:r>
    </w:p>
    <w:p w14:paraId="6E916954" w14:textId="77777777" w:rsidR="00FD7E1A" w:rsidRPr="00A535FE" w:rsidRDefault="00FD7E1A" w:rsidP="00F003C4">
      <w:pPr>
        <w:rPr>
          <w:b/>
          <w:sz w:val="24"/>
          <w:szCs w:val="24"/>
        </w:rPr>
      </w:pPr>
    </w:p>
    <w:p w14:paraId="5B82BF2A" w14:textId="77777777" w:rsidR="007309C8" w:rsidRPr="00A535FE" w:rsidRDefault="007309C8" w:rsidP="00F003C4">
      <w:pPr>
        <w:rPr>
          <w:b/>
          <w:sz w:val="24"/>
          <w:szCs w:val="24"/>
        </w:rPr>
      </w:pPr>
    </w:p>
    <w:p w14:paraId="2B02AF2F" w14:textId="77777777" w:rsidR="00D57D84" w:rsidRPr="00A535FE" w:rsidRDefault="00D57D84" w:rsidP="00F003C4">
      <w:pPr>
        <w:rPr>
          <w:b/>
          <w:bCs/>
          <w:sz w:val="24"/>
          <w:szCs w:val="24"/>
          <w:lang w:val="sr-Cyrl-CS"/>
        </w:rPr>
      </w:pPr>
      <w:r w:rsidRPr="00A535FE">
        <w:rPr>
          <w:b/>
          <w:sz w:val="24"/>
          <w:szCs w:val="24"/>
        </w:rPr>
        <w:t>2.</w:t>
      </w:r>
      <w:r w:rsidRPr="00A535FE">
        <w:rPr>
          <w:b/>
          <w:sz w:val="24"/>
          <w:szCs w:val="24"/>
          <w:lang w:val="sr-Cyrl-RS"/>
        </w:rPr>
        <w:t>5</w:t>
      </w:r>
      <w:r w:rsidRPr="00A535FE">
        <w:rPr>
          <w:b/>
          <w:sz w:val="24"/>
          <w:szCs w:val="24"/>
        </w:rPr>
        <w:tab/>
      </w:r>
      <w:r w:rsidRPr="00A535FE">
        <w:rPr>
          <w:b/>
          <w:sz w:val="24"/>
          <w:szCs w:val="24"/>
        </w:rPr>
        <w:tab/>
      </w:r>
      <w:r w:rsidRPr="00A535FE">
        <w:rPr>
          <w:b/>
          <w:sz w:val="24"/>
          <w:szCs w:val="24"/>
        </w:rPr>
        <w:tab/>
        <w:t>Инжењерскогеолошки услови</w:t>
      </w:r>
    </w:p>
    <w:p w14:paraId="2107796A" w14:textId="77777777" w:rsidR="00D57D84" w:rsidRPr="00A535FE" w:rsidRDefault="00D57D84" w:rsidP="00D57D84">
      <w:pPr>
        <w:rPr>
          <w:u w:val="single"/>
          <w:lang w:val="sr-Cyrl-RS"/>
        </w:rPr>
      </w:pPr>
    </w:p>
    <w:p w14:paraId="36C99B18" w14:textId="77777777" w:rsidR="003328A7" w:rsidRPr="00A535FE" w:rsidRDefault="003328A7" w:rsidP="003328A7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A535FE">
        <w:rPr>
          <w:sz w:val="24"/>
          <w:szCs w:val="24"/>
        </w:rPr>
        <w:t>Основну геолошку грађу предметног терен чине делувијално-пролувијални седименти променљиве дебљине, који директно леже преко неогених лапоровитих глина. Основане карактеристике делувијално-пролувијалних седиманата су хетерогеност петрографског састава, склоност ка волуменским порменама</w:t>
      </w:r>
      <w:r w:rsidR="00201240" w:rsidRPr="00A535FE">
        <w:rPr>
          <w:sz w:val="24"/>
          <w:szCs w:val="24"/>
          <w:lang w:val="sr-Cyrl-RS"/>
        </w:rPr>
        <w:t>,</w:t>
      </w:r>
      <w:r w:rsidRPr="00A535FE">
        <w:rPr>
          <w:sz w:val="24"/>
          <w:szCs w:val="24"/>
        </w:rPr>
        <w:t xml:space="preserve"> као и слаба водоприпусност. </w:t>
      </w:r>
    </w:p>
    <w:p w14:paraId="6F4FBB69" w14:textId="77777777" w:rsidR="00201240" w:rsidRPr="00A535FE" w:rsidRDefault="00201240" w:rsidP="003328A7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60D5A739" w14:textId="77777777" w:rsidR="003328A7" w:rsidRPr="00A535FE" w:rsidRDefault="003328A7" w:rsidP="003328A7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A535FE">
        <w:rPr>
          <w:sz w:val="24"/>
          <w:szCs w:val="24"/>
        </w:rPr>
        <w:t>Подину квартарним седиментима у овима делу чина лапоровите глине панонске старости. Процеси физичко хемијских промана лапоровитих глина довели су до деградациј</w:t>
      </w:r>
      <w:r w:rsidR="0017527C" w:rsidRPr="00A535FE">
        <w:rPr>
          <w:sz w:val="24"/>
          <w:szCs w:val="24"/>
          <w:lang w:val="sr-Cyrl-RS"/>
        </w:rPr>
        <w:t>е</w:t>
      </w:r>
      <w:r w:rsidRPr="00A535FE">
        <w:rPr>
          <w:sz w:val="24"/>
          <w:szCs w:val="24"/>
        </w:rPr>
        <w:t xml:space="preserve"> приповршинских делова, што је директно утицало на смењење вредности физичко механичких параметара. Појава ваде такође негативно утиче на стабилност оваквих терена.  </w:t>
      </w:r>
    </w:p>
    <w:p w14:paraId="7F7D2E1D" w14:textId="77777777" w:rsidR="003328A7" w:rsidRPr="00A535FE" w:rsidRDefault="003328A7" w:rsidP="003328A7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005F0AC5" w14:textId="77777777" w:rsidR="003328A7" w:rsidRPr="00A535FE" w:rsidRDefault="003328A7" w:rsidP="003328A7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A535FE">
        <w:rPr>
          <w:sz w:val="24"/>
          <w:szCs w:val="24"/>
        </w:rPr>
        <w:t>Неадекватно засец</w:t>
      </w:r>
      <w:r w:rsidR="00201240" w:rsidRPr="00A535FE">
        <w:rPr>
          <w:sz w:val="24"/>
          <w:szCs w:val="24"/>
          <w:lang w:val="sr-Cyrl-RS"/>
        </w:rPr>
        <w:t>а</w:t>
      </w:r>
      <w:r w:rsidRPr="00A535FE">
        <w:rPr>
          <w:sz w:val="24"/>
          <w:szCs w:val="24"/>
        </w:rPr>
        <w:t>ње падине приликом изградње производне хал</w:t>
      </w:r>
      <w:r w:rsidR="00201240" w:rsidRPr="00A535FE">
        <w:rPr>
          <w:sz w:val="24"/>
          <w:szCs w:val="24"/>
          <w:lang w:val="sr-Cyrl-RS"/>
        </w:rPr>
        <w:t>е,</w:t>
      </w:r>
      <w:r w:rsidRPr="00A535FE">
        <w:rPr>
          <w:sz w:val="24"/>
          <w:szCs w:val="24"/>
        </w:rPr>
        <w:t xml:space="preserve"> довело је до покретања замљаних маса и форимирање клизишта. Клизиште је  санирано у периоду 1980</w:t>
      </w:r>
      <w:r w:rsidR="00201240" w:rsidRPr="00A535FE">
        <w:rPr>
          <w:sz w:val="24"/>
          <w:szCs w:val="24"/>
          <w:lang w:val="sr-Cyrl-RS"/>
        </w:rPr>
        <w:t>.</w:t>
      </w:r>
      <w:r w:rsidRPr="00A535FE">
        <w:rPr>
          <w:sz w:val="24"/>
          <w:szCs w:val="24"/>
        </w:rPr>
        <w:t>-1981</w:t>
      </w:r>
      <w:r w:rsidR="00201240" w:rsidRPr="00A535FE">
        <w:rPr>
          <w:sz w:val="24"/>
          <w:szCs w:val="24"/>
          <w:lang w:val="sr-Cyrl-RS"/>
        </w:rPr>
        <w:t>.</w:t>
      </w:r>
      <w:r w:rsidRPr="00A535FE">
        <w:rPr>
          <w:sz w:val="24"/>
          <w:szCs w:val="24"/>
        </w:rPr>
        <w:t xml:space="preserve"> године израдом потпорних конструкција.</w:t>
      </w:r>
    </w:p>
    <w:p w14:paraId="592CE156" w14:textId="77777777" w:rsidR="00C32E9D" w:rsidRPr="00A535FE" w:rsidRDefault="00C32E9D" w:rsidP="00C32E9D">
      <w:pPr>
        <w:rPr>
          <w:bCs/>
          <w:sz w:val="24"/>
          <w:szCs w:val="24"/>
          <w:lang w:val="sr-Cyrl-RS"/>
        </w:rPr>
      </w:pPr>
    </w:p>
    <w:p w14:paraId="29CD7BCF" w14:textId="77777777" w:rsidR="00D2151D" w:rsidRPr="00A535FE" w:rsidRDefault="00201240" w:rsidP="00D2151D">
      <w:pPr>
        <w:jc w:val="both"/>
        <w:rPr>
          <w:sz w:val="24"/>
          <w:szCs w:val="24"/>
          <w:lang w:val="sr-Cyrl-RS" w:eastAsia="sr-Latn-RS"/>
        </w:rPr>
      </w:pPr>
      <w:r w:rsidRPr="00A535FE">
        <w:rPr>
          <w:sz w:val="24"/>
          <w:szCs w:val="24"/>
        </w:rPr>
        <w:t>У даљој фази планирања неопходно је извршити детаљна геолошка истраживања терена у складу са Законом о рударству и геолошким истраживањима (</w:t>
      </w:r>
      <w:r w:rsidRPr="00A535FE">
        <w:rPr>
          <w:sz w:val="24"/>
          <w:szCs w:val="24"/>
          <w:lang w:val="sr-Cyrl-RS"/>
        </w:rPr>
        <w:t>„</w:t>
      </w:r>
      <w:r w:rsidRPr="00A535FE">
        <w:rPr>
          <w:sz w:val="24"/>
          <w:szCs w:val="24"/>
        </w:rPr>
        <w:t>Службени гласник РС</w:t>
      </w:r>
      <w:r w:rsidRPr="00A535FE">
        <w:rPr>
          <w:sz w:val="24"/>
          <w:szCs w:val="24"/>
          <w:lang w:val="sr-Cyrl-RS"/>
        </w:rPr>
        <w:t>“</w:t>
      </w:r>
      <w:r w:rsidRPr="00A535FE">
        <w:rPr>
          <w:sz w:val="24"/>
          <w:szCs w:val="24"/>
        </w:rPr>
        <w:t xml:space="preserve"> </w:t>
      </w:r>
      <w:r w:rsidRPr="00A535FE">
        <w:rPr>
          <w:bCs/>
          <w:sz w:val="24"/>
          <w:szCs w:val="24"/>
          <w:lang w:val="sr-Cyrl-RS"/>
        </w:rPr>
        <w:t>бр. 101/15, 95/18 – др. закон и 40/21</w:t>
      </w:r>
      <w:r w:rsidRPr="00A535FE">
        <w:rPr>
          <w:sz w:val="24"/>
          <w:szCs w:val="24"/>
          <w:lang w:val="sr-Cyrl-RS"/>
        </w:rPr>
        <w:t>)</w:t>
      </w:r>
      <w:r w:rsidRPr="00A535FE">
        <w:rPr>
          <w:sz w:val="24"/>
          <w:szCs w:val="24"/>
        </w:rPr>
        <w:t>.</w:t>
      </w:r>
    </w:p>
    <w:p w14:paraId="44715304" w14:textId="77777777" w:rsidR="00DF2950" w:rsidRPr="00A535FE" w:rsidRDefault="00DF2950" w:rsidP="00D2151D">
      <w:pPr>
        <w:jc w:val="both"/>
        <w:rPr>
          <w:b/>
          <w:bCs/>
          <w:noProof w:val="0"/>
          <w:sz w:val="24"/>
          <w:szCs w:val="24"/>
        </w:rPr>
      </w:pPr>
    </w:p>
    <w:p w14:paraId="4A8AA5AE" w14:textId="77777777" w:rsidR="00DF2950" w:rsidRPr="00A535FE" w:rsidRDefault="00DF2950" w:rsidP="00D2151D">
      <w:pPr>
        <w:jc w:val="both"/>
        <w:rPr>
          <w:b/>
          <w:bCs/>
          <w:noProof w:val="0"/>
          <w:sz w:val="24"/>
          <w:szCs w:val="24"/>
        </w:rPr>
      </w:pPr>
    </w:p>
    <w:p w14:paraId="4402ED43" w14:textId="77777777" w:rsidR="00FF5BCA" w:rsidRPr="00A535FE" w:rsidRDefault="006231D1" w:rsidP="00D2151D">
      <w:pPr>
        <w:jc w:val="both"/>
        <w:rPr>
          <w:sz w:val="24"/>
          <w:szCs w:val="24"/>
          <w:lang w:val="sr-Cyrl-RS" w:eastAsia="sr-Latn-RS"/>
        </w:rPr>
      </w:pPr>
      <w:r w:rsidRPr="00A535FE">
        <w:rPr>
          <w:b/>
          <w:bCs/>
          <w:noProof w:val="0"/>
          <w:sz w:val="24"/>
          <w:szCs w:val="24"/>
        </w:rPr>
        <w:t>2</w:t>
      </w:r>
      <w:r w:rsidR="00036306" w:rsidRPr="00A535FE">
        <w:rPr>
          <w:b/>
          <w:bCs/>
          <w:noProof w:val="0"/>
          <w:sz w:val="24"/>
          <w:szCs w:val="24"/>
        </w:rPr>
        <w:t>.6</w:t>
      </w:r>
      <w:r w:rsidR="001978CB" w:rsidRPr="00A535FE">
        <w:rPr>
          <w:b/>
          <w:bCs/>
          <w:noProof w:val="0"/>
          <w:sz w:val="24"/>
          <w:szCs w:val="24"/>
        </w:rPr>
        <w:tab/>
      </w:r>
      <w:r w:rsidR="001978CB" w:rsidRPr="00A535FE">
        <w:rPr>
          <w:b/>
          <w:bCs/>
          <w:noProof w:val="0"/>
          <w:sz w:val="24"/>
          <w:szCs w:val="24"/>
        </w:rPr>
        <w:tab/>
      </w:r>
      <w:r w:rsidR="001978CB" w:rsidRPr="00A535FE">
        <w:rPr>
          <w:b/>
          <w:bCs/>
          <w:noProof w:val="0"/>
          <w:sz w:val="24"/>
          <w:szCs w:val="24"/>
        </w:rPr>
        <w:tab/>
      </w:r>
      <w:r w:rsidR="00F22C5A" w:rsidRPr="00A535FE">
        <w:rPr>
          <w:b/>
          <w:bCs/>
          <w:noProof w:val="0"/>
          <w:sz w:val="24"/>
          <w:szCs w:val="24"/>
        </w:rPr>
        <w:t xml:space="preserve"> </w:t>
      </w:r>
      <w:proofErr w:type="spellStart"/>
      <w:r w:rsidR="00F22C5A" w:rsidRPr="00A535FE">
        <w:rPr>
          <w:b/>
          <w:bCs/>
          <w:noProof w:val="0"/>
          <w:sz w:val="24"/>
          <w:szCs w:val="24"/>
        </w:rPr>
        <w:t>Заштита</w:t>
      </w:r>
      <w:proofErr w:type="spellEnd"/>
      <w:r w:rsidR="00F22C5A" w:rsidRPr="00A535FE">
        <w:rPr>
          <w:b/>
          <w:bCs/>
          <w:noProof w:val="0"/>
          <w:sz w:val="24"/>
          <w:szCs w:val="24"/>
        </w:rPr>
        <w:t xml:space="preserve"> </w:t>
      </w:r>
      <w:proofErr w:type="spellStart"/>
      <w:r w:rsidR="00F22C5A" w:rsidRPr="00A535FE">
        <w:rPr>
          <w:b/>
          <w:bCs/>
          <w:noProof w:val="0"/>
          <w:sz w:val="24"/>
          <w:szCs w:val="24"/>
        </w:rPr>
        <w:t>непокретних</w:t>
      </w:r>
      <w:proofErr w:type="spellEnd"/>
      <w:r w:rsidR="00F22C5A" w:rsidRPr="00A535FE">
        <w:rPr>
          <w:b/>
          <w:bCs/>
          <w:noProof w:val="0"/>
          <w:sz w:val="24"/>
          <w:szCs w:val="24"/>
        </w:rPr>
        <w:t xml:space="preserve"> </w:t>
      </w:r>
      <w:proofErr w:type="spellStart"/>
      <w:r w:rsidR="00F22C5A" w:rsidRPr="00A535FE">
        <w:rPr>
          <w:b/>
          <w:bCs/>
          <w:noProof w:val="0"/>
          <w:sz w:val="24"/>
          <w:szCs w:val="24"/>
        </w:rPr>
        <w:t>културних</w:t>
      </w:r>
      <w:proofErr w:type="spellEnd"/>
      <w:r w:rsidR="00F22C5A" w:rsidRPr="00A535FE">
        <w:rPr>
          <w:b/>
          <w:bCs/>
          <w:noProof w:val="0"/>
          <w:sz w:val="24"/>
          <w:szCs w:val="24"/>
        </w:rPr>
        <w:t xml:space="preserve"> </w:t>
      </w:r>
      <w:proofErr w:type="spellStart"/>
      <w:r w:rsidR="00F22C5A" w:rsidRPr="00A535FE">
        <w:rPr>
          <w:b/>
          <w:bCs/>
          <w:noProof w:val="0"/>
          <w:sz w:val="24"/>
          <w:szCs w:val="24"/>
        </w:rPr>
        <w:t>добара</w:t>
      </w:r>
      <w:proofErr w:type="spellEnd"/>
    </w:p>
    <w:p w14:paraId="3F54F024" w14:textId="77777777" w:rsidR="00F22C5A" w:rsidRPr="00A535FE" w:rsidRDefault="00F22C5A" w:rsidP="00F22C5A">
      <w:pPr>
        <w:autoSpaceDE w:val="0"/>
        <w:autoSpaceDN w:val="0"/>
        <w:adjustRightInd w:val="0"/>
        <w:jc w:val="both"/>
        <w:rPr>
          <w:rFonts w:eastAsia="TimesNewRomanPSMT"/>
          <w:noProof w:val="0"/>
          <w:sz w:val="24"/>
          <w:szCs w:val="24"/>
        </w:rPr>
      </w:pPr>
    </w:p>
    <w:p w14:paraId="388D75E3" w14:textId="77777777" w:rsidR="000E10B9" w:rsidRPr="00A535FE" w:rsidRDefault="00201240" w:rsidP="00DC23B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A535FE">
        <w:rPr>
          <w:sz w:val="24"/>
          <w:szCs w:val="24"/>
        </w:rPr>
        <w:t>Са аспекта заштите културних добара и у складу са Законом о културним добрима (</w:t>
      </w:r>
      <w:r w:rsidRPr="00A535FE">
        <w:rPr>
          <w:sz w:val="24"/>
          <w:szCs w:val="24"/>
          <w:lang w:val="sr-Cyrl-RS"/>
        </w:rPr>
        <w:t>„</w:t>
      </w:r>
      <w:r w:rsidRPr="00A535FE">
        <w:rPr>
          <w:sz w:val="24"/>
          <w:szCs w:val="24"/>
        </w:rPr>
        <w:t>Сл</w:t>
      </w:r>
      <w:r w:rsidRPr="00A535FE">
        <w:rPr>
          <w:sz w:val="24"/>
          <w:szCs w:val="24"/>
          <w:lang w:val="sr-Cyrl-RS"/>
        </w:rPr>
        <w:t>ужбени г</w:t>
      </w:r>
      <w:r w:rsidRPr="00A535FE">
        <w:rPr>
          <w:sz w:val="24"/>
          <w:szCs w:val="24"/>
        </w:rPr>
        <w:t>лсник РС</w:t>
      </w:r>
      <w:r w:rsidRPr="00A535FE">
        <w:rPr>
          <w:sz w:val="24"/>
          <w:szCs w:val="24"/>
          <w:lang w:val="sr-Cyrl-RS"/>
        </w:rPr>
        <w:t>“</w:t>
      </w:r>
      <w:r w:rsidRPr="00A535FE">
        <w:rPr>
          <w:sz w:val="24"/>
          <w:szCs w:val="24"/>
        </w:rPr>
        <w:t xml:space="preserve">, </w:t>
      </w:r>
      <w:r w:rsidR="003B56E6" w:rsidRPr="00A535FE">
        <w:rPr>
          <w:sz w:val="24"/>
          <w:szCs w:val="24"/>
          <w:lang w:val="sr-Cyrl-RS"/>
        </w:rPr>
        <w:t xml:space="preserve">бр. </w:t>
      </w:r>
      <w:r w:rsidRPr="00A535FE">
        <w:rPr>
          <w:color w:val="000000"/>
          <w:sz w:val="24"/>
          <w:szCs w:val="24"/>
        </w:rPr>
        <w:t>71/94</w:t>
      </w:r>
      <w:r w:rsidRPr="00A535FE">
        <w:rPr>
          <w:color w:val="000000"/>
          <w:sz w:val="24"/>
          <w:szCs w:val="24"/>
          <w:lang w:val="sr-Cyrl-RS"/>
        </w:rPr>
        <w:t>, 52/11 – др. закон, 99/11- др. закон, 6/20 – др. закон и 35/21 – др. закон</w:t>
      </w:r>
      <w:r w:rsidRPr="00A535FE">
        <w:rPr>
          <w:color w:val="000000"/>
          <w:sz w:val="24"/>
          <w:szCs w:val="24"/>
        </w:rPr>
        <w:t>)</w:t>
      </w:r>
      <w:r w:rsidRPr="00A535FE">
        <w:rPr>
          <w:sz w:val="24"/>
          <w:szCs w:val="24"/>
        </w:rPr>
        <w:t xml:space="preserve">, простор у оквиру границе Плана није утврђен за културно добро, не налази се у оквиру просторне културно историјске целине, не ужива претходну заштиту, не налази се у оквиру претходно заштићене целине и не садржи појединачна културна добра. </w:t>
      </w:r>
    </w:p>
    <w:p w14:paraId="0FAD9A38" w14:textId="77777777" w:rsidR="003F397A" w:rsidRPr="00A535FE" w:rsidRDefault="00260224" w:rsidP="00D57D84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A535FE">
        <w:rPr>
          <w:sz w:val="24"/>
          <w:szCs w:val="24"/>
        </w:rPr>
        <w:t>У границама</w:t>
      </w:r>
      <w:r w:rsidR="005C7D4F" w:rsidRPr="00A535FE">
        <w:rPr>
          <w:sz w:val="24"/>
          <w:szCs w:val="24"/>
        </w:rPr>
        <w:t xml:space="preserve"> </w:t>
      </w:r>
      <w:r w:rsidRPr="00A535FE">
        <w:rPr>
          <w:sz w:val="24"/>
          <w:szCs w:val="24"/>
        </w:rPr>
        <w:t>Плана нема забележених археолошких локалитета или појединачних археолошких налаза.</w:t>
      </w:r>
    </w:p>
    <w:p w14:paraId="1202210D" w14:textId="77777777" w:rsidR="0013602F" w:rsidRPr="00A535FE" w:rsidRDefault="0013602F" w:rsidP="00D57D84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71A086DC" w14:textId="77777777" w:rsidR="00DF2950" w:rsidRPr="00A535FE" w:rsidRDefault="00DF2950" w:rsidP="004F741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36629BA3" w14:textId="77777777" w:rsidR="00D57D84" w:rsidRPr="00A535FE" w:rsidRDefault="00D57D84" w:rsidP="00D57D84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A535FE">
        <w:rPr>
          <w:b/>
          <w:sz w:val="24"/>
          <w:szCs w:val="24"/>
        </w:rPr>
        <w:t>2.</w:t>
      </w:r>
      <w:r w:rsidR="006E772D" w:rsidRPr="00A535FE">
        <w:rPr>
          <w:b/>
          <w:sz w:val="24"/>
          <w:szCs w:val="24"/>
          <w:lang w:val="sr-Cyrl-RS"/>
        </w:rPr>
        <w:t>7</w:t>
      </w:r>
      <w:r w:rsidRPr="00A535FE">
        <w:rPr>
          <w:b/>
          <w:sz w:val="24"/>
          <w:szCs w:val="24"/>
        </w:rPr>
        <w:tab/>
      </w:r>
      <w:r w:rsidRPr="00A535FE">
        <w:rPr>
          <w:b/>
          <w:sz w:val="24"/>
          <w:szCs w:val="24"/>
        </w:rPr>
        <w:tab/>
      </w:r>
      <w:r w:rsidRPr="00A535FE">
        <w:rPr>
          <w:b/>
          <w:sz w:val="24"/>
          <w:szCs w:val="24"/>
        </w:rPr>
        <w:tab/>
        <w:t xml:space="preserve">Заштита животне средине </w:t>
      </w:r>
    </w:p>
    <w:p w14:paraId="7FF97D79" w14:textId="77777777" w:rsidR="00D57D84" w:rsidRPr="00A535FE" w:rsidRDefault="00D57D84" w:rsidP="00D57D8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214F932E" w14:textId="77777777" w:rsidR="00D57D84" w:rsidRPr="00A535FE" w:rsidRDefault="008750BC" w:rsidP="00D57D84">
      <w:pPr>
        <w:autoSpaceDE w:val="0"/>
        <w:autoSpaceDN w:val="0"/>
        <w:adjustRightInd w:val="0"/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>Заменик начелника градске управе – Секретар Секретаријат за</w:t>
      </w:r>
      <w:r w:rsidR="00D57D84" w:rsidRPr="00A535FE">
        <w:rPr>
          <w:sz w:val="24"/>
          <w:szCs w:val="24"/>
        </w:rPr>
        <w:t xml:space="preserve"> урбанизам и грађевинске послове</w:t>
      </w:r>
      <w:r w:rsidR="00D57D84" w:rsidRPr="00A535FE">
        <w:rPr>
          <w:sz w:val="24"/>
          <w:szCs w:val="24"/>
          <w:lang w:val="sr-Cyrl-RS"/>
        </w:rPr>
        <w:t xml:space="preserve"> </w:t>
      </w:r>
      <w:r w:rsidR="00D57D84" w:rsidRPr="00A535FE">
        <w:rPr>
          <w:sz w:val="24"/>
          <w:szCs w:val="24"/>
        </w:rPr>
        <w:t xml:space="preserve">донео је Решење о неприступању изради стратешке процене утицаја на животну средину </w:t>
      </w:r>
      <w:r w:rsidR="00D57D84" w:rsidRPr="00A535FE">
        <w:rPr>
          <w:sz w:val="24"/>
          <w:szCs w:val="24"/>
          <w:lang w:val="sr-Cyrl-RS"/>
        </w:rPr>
        <w:t xml:space="preserve">за предметни План </w:t>
      </w:r>
      <w:bookmarkStart w:id="11" w:name="_Hlk91340984"/>
      <w:r w:rsidR="00D57D84" w:rsidRPr="00A535FE">
        <w:rPr>
          <w:sz w:val="24"/>
          <w:szCs w:val="24"/>
        </w:rPr>
        <w:t>IX-03 бр. 350.14-</w:t>
      </w:r>
      <w:r w:rsidR="00316569" w:rsidRPr="00A535FE">
        <w:rPr>
          <w:sz w:val="24"/>
          <w:szCs w:val="24"/>
          <w:lang w:val="sr-Cyrl-RS"/>
        </w:rPr>
        <w:t>25</w:t>
      </w:r>
      <w:r w:rsidR="00D57D84" w:rsidRPr="00A535FE">
        <w:rPr>
          <w:sz w:val="24"/>
          <w:szCs w:val="24"/>
        </w:rPr>
        <w:t>/</w:t>
      </w:r>
      <w:r w:rsidR="00316569" w:rsidRPr="00A535FE">
        <w:rPr>
          <w:sz w:val="24"/>
          <w:szCs w:val="24"/>
          <w:lang w:val="sr-Cyrl-RS"/>
        </w:rPr>
        <w:t>21</w:t>
      </w:r>
      <w:r w:rsidR="00E7531F" w:rsidRPr="00A535FE">
        <w:rPr>
          <w:sz w:val="24"/>
          <w:szCs w:val="24"/>
        </w:rPr>
        <w:t xml:space="preserve"> од 2</w:t>
      </w:r>
      <w:r w:rsidR="00391ABB" w:rsidRPr="00A535FE">
        <w:rPr>
          <w:sz w:val="24"/>
          <w:szCs w:val="24"/>
          <w:lang w:val="sr-Cyrl-RS"/>
        </w:rPr>
        <w:t>8</w:t>
      </w:r>
      <w:r w:rsidR="00316569" w:rsidRPr="00A535FE">
        <w:rPr>
          <w:sz w:val="24"/>
          <w:szCs w:val="24"/>
        </w:rPr>
        <w:t>.</w:t>
      </w:r>
      <w:r w:rsidR="00D57D84" w:rsidRPr="00A535FE">
        <w:rPr>
          <w:sz w:val="24"/>
          <w:szCs w:val="24"/>
          <w:lang w:val="sr-Cyrl-RS"/>
        </w:rPr>
        <w:t>1</w:t>
      </w:r>
      <w:r w:rsidR="00316569" w:rsidRPr="00A535FE">
        <w:rPr>
          <w:sz w:val="24"/>
          <w:szCs w:val="24"/>
          <w:lang w:val="sr-Cyrl-RS"/>
        </w:rPr>
        <w:t>0</w:t>
      </w:r>
      <w:r w:rsidR="00D57D84" w:rsidRPr="00A535FE">
        <w:rPr>
          <w:sz w:val="24"/>
          <w:szCs w:val="24"/>
        </w:rPr>
        <w:t>.20</w:t>
      </w:r>
      <w:r w:rsidR="00D57D84" w:rsidRPr="00A535FE">
        <w:rPr>
          <w:sz w:val="24"/>
          <w:szCs w:val="24"/>
          <w:lang w:val="sr-Cyrl-RS"/>
        </w:rPr>
        <w:t>21</w:t>
      </w:r>
      <w:r w:rsidR="00E7531F" w:rsidRPr="00A535FE">
        <w:rPr>
          <w:sz w:val="24"/>
          <w:szCs w:val="24"/>
        </w:rPr>
        <w:t>. године</w:t>
      </w:r>
      <w:bookmarkEnd w:id="11"/>
      <w:r w:rsidR="00E7531F" w:rsidRPr="00A535FE">
        <w:rPr>
          <w:sz w:val="24"/>
          <w:szCs w:val="24"/>
        </w:rPr>
        <w:t>, o</w:t>
      </w:r>
      <w:r w:rsidR="00E7531F" w:rsidRPr="00A535FE">
        <w:rPr>
          <w:sz w:val="24"/>
          <w:szCs w:val="24"/>
          <w:lang w:val="sr-Cyrl-RS"/>
        </w:rPr>
        <w:t>бјављено у Службеном листу града Београда бр.</w:t>
      </w:r>
      <w:r w:rsidR="0008728D" w:rsidRPr="00A535FE">
        <w:rPr>
          <w:sz w:val="24"/>
          <w:szCs w:val="24"/>
          <w:lang w:val="sr-Cyrl-RS"/>
        </w:rPr>
        <w:t xml:space="preserve"> </w:t>
      </w:r>
      <w:r w:rsidR="00E7531F" w:rsidRPr="00A535FE">
        <w:rPr>
          <w:sz w:val="24"/>
          <w:szCs w:val="24"/>
          <w:lang w:val="sr-Cyrl-RS"/>
        </w:rPr>
        <w:t>103/21.</w:t>
      </w:r>
    </w:p>
    <w:p w14:paraId="04CE07E2" w14:textId="77777777" w:rsidR="00D57D84" w:rsidRPr="00A535FE" w:rsidRDefault="00D57D84" w:rsidP="00D57D84">
      <w:pPr>
        <w:autoSpaceDE w:val="0"/>
        <w:autoSpaceDN w:val="0"/>
        <w:adjustRightInd w:val="0"/>
        <w:jc w:val="both"/>
      </w:pPr>
    </w:p>
    <w:p w14:paraId="6F11171B" w14:textId="77777777" w:rsidR="00D57D84" w:rsidRPr="00A535FE" w:rsidRDefault="00D57D84" w:rsidP="00D57D84">
      <w:pPr>
        <w:autoSpaceDE w:val="0"/>
        <w:autoSpaceDN w:val="0"/>
        <w:adjustRightInd w:val="0"/>
        <w:jc w:val="both"/>
        <w:rPr>
          <w:noProof w:val="0"/>
          <w:sz w:val="24"/>
          <w:szCs w:val="24"/>
          <w:lang w:val="sr-Latn-RS"/>
        </w:rPr>
      </w:pPr>
      <w:r w:rsidRPr="00A535FE">
        <w:rPr>
          <w:noProof w:val="0"/>
          <w:sz w:val="24"/>
          <w:szCs w:val="24"/>
          <w:lang w:val="sr-Latn-RS"/>
        </w:rPr>
        <w:t>У процесу спровођења планског документа обавезно је поштовање и следећих мера:</w:t>
      </w:r>
    </w:p>
    <w:p w14:paraId="7DB054E0" w14:textId="77777777" w:rsidR="00D57D84" w:rsidRPr="00A535FE" w:rsidRDefault="00D57D84" w:rsidP="00D57D84">
      <w:pPr>
        <w:autoSpaceDE w:val="0"/>
        <w:autoSpaceDN w:val="0"/>
        <w:adjustRightInd w:val="0"/>
        <w:jc w:val="both"/>
        <w:rPr>
          <w:noProof w:val="0"/>
          <w:sz w:val="24"/>
          <w:szCs w:val="24"/>
          <w:lang w:val="sr-Latn-RS"/>
        </w:rPr>
      </w:pPr>
      <w:r w:rsidRPr="00A535FE">
        <w:rPr>
          <w:noProof w:val="0"/>
          <w:sz w:val="24"/>
          <w:szCs w:val="24"/>
          <w:lang w:val="sr-Cyrl-RS"/>
        </w:rPr>
        <w:lastRenderedPageBreak/>
        <w:t xml:space="preserve">- </w:t>
      </w:r>
      <w:r w:rsidRPr="00A535FE">
        <w:rPr>
          <w:noProof w:val="0"/>
          <w:sz w:val="24"/>
          <w:szCs w:val="24"/>
          <w:lang w:val="sr-Latn-RS"/>
        </w:rPr>
        <w:t>опремање предметног простора инфраструктурном мрежом и прикључцима у складу са планираним</w:t>
      </w:r>
      <w:r w:rsidRPr="00A535FE">
        <w:rPr>
          <w:noProof w:val="0"/>
          <w:sz w:val="24"/>
          <w:szCs w:val="24"/>
          <w:lang w:val="sr-Cyrl-RS"/>
        </w:rPr>
        <w:t xml:space="preserve"> </w:t>
      </w:r>
      <w:r w:rsidRPr="00A535FE">
        <w:rPr>
          <w:noProof w:val="0"/>
          <w:sz w:val="24"/>
          <w:szCs w:val="24"/>
          <w:lang w:val="sr-Latn-RS"/>
        </w:rPr>
        <w:t>капацитетима</w:t>
      </w:r>
      <w:r w:rsidRPr="00A535FE">
        <w:rPr>
          <w:noProof w:val="0"/>
          <w:sz w:val="24"/>
          <w:szCs w:val="24"/>
          <w:lang w:val="sr-Cyrl-RS"/>
        </w:rPr>
        <w:t>;</w:t>
      </w:r>
    </w:p>
    <w:p w14:paraId="70B50F21" w14:textId="77777777" w:rsidR="00D57D84" w:rsidRPr="00A535FE" w:rsidRDefault="00D57D84" w:rsidP="00D57D84">
      <w:pPr>
        <w:autoSpaceDE w:val="0"/>
        <w:autoSpaceDN w:val="0"/>
        <w:adjustRightInd w:val="0"/>
        <w:jc w:val="both"/>
        <w:rPr>
          <w:noProof w:val="0"/>
          <w:sz w:val="24"/>
          <w:szCs w:val="24"/>
          <w:lang w:val="sr-Latn-RS"/>
        </w:rPr>
      </w:pPr>
      <w:r w:rsidRPr="00A535FE">
        <w:rPr>
          <w:noProof w:val="0"/>
          <w:sz w:val="24"/>
          <w:szCs w:val="24"/>
          <w:lang w:val="sr-Cyrl-RS"/>
        </w:rPr>
        <w:t xml:space="preserve">- </w:t>
      </w:r>
      <w:r w:rsidRPr="00A535FE">
        <w:rPr>
          <w:noProof w:val="0"/>
          <w:sz w:val="24"/>
          <w:szCs w:val="24"/>
          <w:lang w:val="sr-Latn-RS"/>
        </w:rPr>
        <w:t>контролисано и максимално ефикасно прикупљање зауљених атмосферских вода са свих саобраћајнихповршина, њихов обавезни третман у односу на присутне штетне садржаје (издвајање масти и уља у</w:t>
      </w:r>
      <w:r w:rsidRPr="00A535FE">
        <w:rPr>
          <w:noProof w:val="0"/>
          <w:sz w:val="24"/>
          <w:szCs w:val="24"/>
          <w:lang w:val="sr-Cyrl-RS"/>
        </w:rPr>
        <w:t xml:space="preserve"> </w:t>
      </w:r>
      <w:r w:rsidRPr="00A535FE">
        <w:rPr>
          <w:noProof w:val="0"/>
          <w:sz w:val="24"/>
          <w:szCs w:val="24"/>
          <w:lang w:val="sr-Latn-RS"/>
        </w:rPr>
        <w:t>сепараторима и др.) и њихово контролисано одвођење у канализацију;</w:t>
      </w:r>
    </w:p>
    <w:p w14:paraId="6D126BA2" w14:textId="77777777" w:rsidR="00D57D84" w:rsidRPr="00A535FE" w:rsidRDefault="00D57D84" w:rsidP="00D57D84">
      <w:pPr>
        <w:autoSpaceDE w:val="0"/>
        <w:autoSpaceDN w:val="0"/>
        <w:adjustRightInd w:val="0"/>
        <w:jc w:val="both"/>
        <w:rPr>
          <w:noProof w:val="0"/>
          <w:sz w:val="24"/>
          <w:szCs w:val="24"/>
          <w:lang w:val="sr-Latn-RS"/>
        </w:rPr>
      </w:pPr>
      <w:r w:rsidRPr="00A535FE">
        <w:rPr>
          <w:noProof w:val="0"/>
          <w:sz w:val="24"/>
          <w:szCs w:val="24"/>
          <w:lang w:val="sr-Cyrl-RS"/>
        </w:rPr>
        <w:t xml:space="preserve">- </w:t>
      </w:r>
      <w:r w:rsidR="00DF4183" w:rsidRPr="00A535FE">
        <w:rPr>
          <w:noProof w:val="0"/>
          <w:sz w:val="24"/>
          <w:szCs w:val="24"/>
          <w:lang w:val="sr-Latn-RS"/>
        </w:rPr>
        <w:t xml:space="preserve"> </w:t>
      </w:r>
      <w:r w:rsidRPr="00A535FE">
        <w:rPr>
          <w:noProof w:val="0"/>
          <w:sz w:val="24"/>
          <w:szCs w:val="24"/>
          <w:lang w:val="sr-Cyrl-RS"/>
        </w:rPr>
        <w:t>централизован</w:t>
      </w:r>
      <w:r w:rsidRPr="00A535FE">
        <w:rPr>
          <w:noProof w:val="0"/>
          <w:sz w:val="24"/>
          <w:szCs w:val="24"/>
          <w:lang w:val="sr-Latn-RS"/>
        </w:rPr>
        <w:t xml:space="preserve"> начин загревања објеката;</w:t>
      </w:r>
    </w:p>
    <w:p w14:paraId="76B80F6C" w14:textId="77777777" w:rsidR="00D57D84" w:rsidRPr="00A535FE" w:rsidRDefault="00D57D84" w:rsidP="00D57D84">
      <w:pPr>
        <w:autoSpaceDE w:val="0"/>
        <w:autoSpaceDN w:val="0"/>
        <w:adjustRightInd w:val="0"/>
        <w:jc w:val="both"/>
        <w:rPr>
          <w:noProof w:val="0"/>
          <w:sz w:val="24"/>
          <w:szCs w:val="24"/>
          <w:lang w:val="sr-Latn-RS"/>
        </w:rPr>
      </w:pPr>
      <w:r w:rsidRPr="00A535FE">
        <w:rPr>
          <w:noProof w:val="0"/>
          <w:sz w:val="24"/>
          <w:szCs w:val="24"/>
          <w:lang w:val="sr-Cyrl-RS"/>
        </w:rPr>
        <w:t>-</w:t>
      </w:r>
      <w:r w:rsidR="00DF4183" w:rsidRPr="00A535FE">
        <w:rPr>
          <w:noProof w:val="0"/>
          <w:sz w:val="24"/>
          <w:szCs w:val="24"/>
          <w:lang w:val="sr-Latn-RS"/>
        </w:rPr>
        <w:t xml:space="preserve"> </w:t>
      </w:r>
      <w:r w:rsidRPr="00A535FE">
        <w:rPr>
          <w:noProof w:val="0"/>
          <w:sz w:val="24"/>
          <w:szCs w:val="24"/>
          <w:lang w:val="sr-Cyrl-RS"/>
        </w:rPr>
        <w:t>процентуално учешће зелених и незастртих површина на парцели у складу са</w:t>
      </w:r>
      <w:r w:rsidRPr="00A535FE">
        <w:rPr>
          <w:noProof w:val="0"/>
          <w:sz w:val="24"/>
          <w:szCs w:val="24"/>
          <w:lang w:val="sr-Latn-RS"/>
        </w:rPr>
        <w:t xml:space="preserve"> условима који ће бити прибављени;</w:t>
      </w:r>
    </w:p>
    <w:p w14:paraId="0E349FE4" w14:textId="77777777" w:rsidR="00D57D84" w:rsidRPr="00A535FE" w:rsidRDefault="00D57D84" w:rsidP="00D57D84">
      <w:pPr>
        <w:autoSpaceDE w:val="0"/>
        <w:autoSpaceDN w:val="0"/>
        <w:adjustRightInd w:val="0"/>
        <w:jc w:val="both"/>
        <w:rPr>
          <w:noProof w:val="0"/>
          <w:sz w:val="24"/>
          <w:szCs w:val="24"/>
          <w:lang w:val="sr-Latn-RS"/>
        </w:rPr>
      </w:pPr>
      <w:r w:rsidRPr="00A535FE">
        <w:rPr>
          <w:noProof w:val="0"/>
          <w:sz w:val="24"/>
          <w:szCs w:val="24"/>
          <w:lang w:val="sr-Latn-RS"/>
        </w:rPr>
        <w:t xml:space="preserve">- </w:t>
      </w:r>
      <w:r w:rsidR="00DF4183" w:rsidRPr="00A535FE">
        <w:rPr>
          <w:noProof w:val="0"/>
          <w:sz w:val="24"/>
          <w:szCs w:val="24"/>
          <w:lang w:val="sr-Latn-RS"/>
        </w:rPr>
        <w:t xml:space="preserve"> </w:t>
      </w:r>
      <w:r w:rsidRPr="00A535FE">
        <w:rPr>
          <w:noProof w:val="0"/>
          <w:sz w:val="24"/>
          <w:szCs w:val="24"/>
          <w:lang w:val="sr-Latn-RS"/>
        </w:rPr>
        <w:t>управљање свим категоријама отпада као и посебним токовима отпада и амбалажом насталом у току</w:t>
      </w:r>
      <w:r w:rsidRPr="00A535FE">
        <w:rPr>
          <w:noProof w:val="0"/>
          <w:sz w:val="24"/>
          <w:szCs w:val="24"/>
          <w:lang w:val="sr-Cyrl-RS"/>
        </w:rPr>
        <w:t xml:space="preserve"> </w:t>
      </w:r>
      <w:r w:rsidRPr="00A535FE">
        <w:rPr>
          <w:noProof w:val="0"/>
          <w:sz w:val="24"/>
          <w:szCs w:val="24"/>
          <w:lang w:val="sr-Latn-RS"/>
        </w:rPr>
        <w:t>коришћења објеката, мора бити у складу са законима којима је уређена ова област и другим важећим</w:t>
      </w:r>
      <w:r w:rsidRPr="00A535FE">
        <w:rPr>
          <w:noProof w:val="0"/>
          <w:sz w:val="24"/>
          <w:szCs w:val="24"/>
          <w:lang w:val="sr-Cyrl-RS"/>
        </w:rPr>
        <w:t xml:space="preserve"> </w:t>
      </w:r>
      <w:r w:rsidRPr="00A535FE">
        <w:rPr>
          <w:noProof w:val="0"/>
          <w:sz w:val="24"/>
          <w:szCs w:val="24"/>
          <w:lang w:val="sr-Latn-RS"/>
        </w:rPr>
        <w:t>прописима из ове области и/или плановима управљања отпадом;</w:t>
      </w:r>
    </w:p>
    <w:p w14:paraId="13E6B8D6" w14:textId="77777777" w:rsidR="00D57D84" w:rsidRPr="00A535FE" w:rsidRDefault="00D57D84" w:rsidP="00D57D8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154D9667" w14:textId="77777777" w:rsidR="00D57D84" w:rsidRPr="00A535FE" w:rsidRDefault="00D57D84" w:rsidP="00D57D84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A535FE">
        <w:rPr>
          <w:sz w:val="24"/>
          <w:szCs w:val="24"/>
        </w:rPr>
        <w:t>У Нацрту плана би</w:t>
      </w:r>
      <w:r w:rsidRPr="00A535FE">
        <w:rPr>
          <w:sz w:val="24"/>
          <w:szCs w:val="24"/>
          <w:lang w:val="sr-Cyrl-RS"/>
        </w:rPr>
        <w:t>ће</w:t>
      </w:r>
      <w:r w:rsidRPr="00A535FE">
        <w:rPr>
          <w:sz w:val="24"/>
          <w:szCs w:val="24"/>
        </w:rPr>
        <w:t xml:space="preserve"> процењени утицаји планских решења и садржаја на чиниоце животне средине и у складу са тим дате мере и услови заштите животне средине као саставни и обавезујући део </w:t>
      </w:r>
      <w:r w:rsidRPr="00A535FE">
        <w:rPr>
          <w:sz w:val="24"/>
          <w:szCs w:val="24"/>
          <w:lang w:val="sr-Cyrl-RS"/>
        </w:rPr>
        <w:t>П</w:t>
      </w:r>
      <w:r w:rsidRPr="00A535FE">
        <w:rPr>
          <w:sz w:val="24"/>
          <w:szCs w:val="24"/>
        </w:rPr>
        <w:t>лана.</w:t>
      </w:r>
    </w:p>
    <w:p w14:paraId="5C8FAAC8" w14:textId="77777777" w:rsidR="009A6853" w:rsidRPr="00A535FE" w:rsidRDefault="009A6853" w:rsidP="009A6853">
      <w:pPr>
        <w:pStyle w:val="NoSpacing"/>
        <w:rPr>
          <w:b/>
          <w:lang w:val="sr-Cyrl-RS"/>
        </w:rPr>
      </w:pPr>
    </w:p>
    <w:p w14:paraId="6C8C8B3D" w14:textId="77777777" w:rsidR="003328A7" w:rsidRPr="00A535FE" w:rsidRDefault="003328A7" w:rsidP="009A6853">
      <w:pPr>
        <w:pStyle w:val="NoSpacing"/>
        <w:rPr>
          <w:b/>
          <w:lang w:val="sr-Cyrl-RS"/>
        </w:rPr>
      </w:pPr>
    </w:p>
    <w:p w14:paraId="66C6A2D6" w14:textId="77777777" w:rsidR="009A6853" w:rsidRPr="00A535FE" w:rsidRDefault="009A6853" w:rsidP="009A6853">
      <w:pPr>
        <w:pStyle w:val="NoSpacing"/>
        <w:rPr>
          <w:b/>
          <w:lang w:val="sr-Cyrl-RS"/>
        </w:rPr>
      </w:pPr>
      <w:r w:rsidRPr="00A535FE">
        <w:rPr>
          <w:b/>
          <w:lang w:val="sr-Cyrl-RS"/>
        </w:rPr>
        <w:t xml:space="preserve">2.8   </w:t>
      </w:r>
      <w:r w:rsidRPr="00A535FE">
        <w:rPr>
          <w:b/>
        </w:rPr>
        <w:t>Е</w:t>
      </w:r>
      <w:r w:rsidRPr="00A535FE">
        <w:rPr>
          <w:b/>
          <w:lang w:val="sr-Cyrl-RS"/>
        </w:rPr>
        <w:t>нергетска ефикасност</w:t>
      </w:r>
    </w:p>
    <w:p w14:paraId="6D61D95C" w14:textId="77777777" w:rsidR="009A6853" w:rsidRPr="00A535FE" w:rsidRDefault="009A6853" w:rsidP="009A6853">
      <w:pPr>
        <w:pStyle w:val="NoSpacing"/>
        <w:rPr>
          <w:b/>
        </w:rPr>
      </w:pPr>
    </w:p>
    <w:p w14:paraId="5DDC94A8" w14:textId="77777777" w:rsidR="00E109C4" w:rsidRPr="00A535FE" w:rsidRDefault="009A6853" w:rsidP="00226D08">
      <w:pPr>
        <w:pStyle w:val="NoSpacing"/>
        <w:jc w:val="both"/>
        <w:rPr>
          <w:bCs/>
          <w:szCs w:val="24"/>
        </w:rPr>
      </w:pPr>
      <w:proofErr w:type="spellStart"/>
      <w:r w:rsidRPr="00A535FE">
        <w:rPr>
          <w:bCs/>
        </w:rPr>
        <w:t>Планирани</w:t>
      </w:r>
      <w:proofErr w:type="spellEnd"/>
      <w:r w:rsidRPr="00A535FE">
        <w:rPr>
          <w:bCs/>
        </w:rPr>
        <w:t xml:space="preserve"> </w:t>
      </w:r>
      <w:proofErr w:type="spellStart"/>
      <w:r w:rsidRPr="00A535FE">
        <w:rPr>
          <w:bCs/>
        </w:rPr>
        <w:t>објекти</w:t>
      </w:r>
      <w:proofErr w:type="spellEnd"/>
      <w:r w:rsidRPr="00A535FE">
        <w:rPr>
          <w:bCs/>
        </w:rPr>
        <w:t xml:space="preserve"> </w:t>
      </w:r>
      <w:proofErr w:type="spellStart"/>
      <w:r w:rsidRPr="00A535FE">
        <w:rPr>
          <w:bCs/>
        </w:rPr>
        <w:t>морају</w:t>
      </w:r>
      <w:proofErr w:type="spellEnd"/>
      <w:r w:rsidRPr="00A535FE">
        <w:rPr>
          <w:bCs/>
        </w:rPr>
        <w:t xml:space="preserve"> </w:t>
      </w:r>
      <w:proofErr w:type="spellStart"/>
      <w:r w:rsidRPr="00A535FE">
        <w:rPr>
          <w:bCs/>
        </w:rPr>
        <w:t>да</w:t>
      </w:r>
      <w:proofErr w:type="spellEnd"/>
      <w:r w:rsidRPr="00A535FE">
        <w:rPr>
          <w:bCs/>
        </w:rPr>
        <w:t xml:space="preserve"> </w:t>
      </w:r>
      <w:proofErr w:type="spellStart"/>
      <w:r w:rsidRPr="00A535FE">
        <w:rPr>
          <w:bCs/>
        </w:rPr>
        <w:t>испуне</w:t>
      </w:r>
      <w:proofErr w:type="spellEnd"/>
      <w:r w:rsidRPr="00A535FE">
        <w:rPr>
          <w:bCs/>
        </w:rPr>
        <w:t xml:space="preserve"> </w:t>
      </w:r>
      <w:proofErr w:type="spellStart"/>
      <w:r w:rsidRPr="00A535FE">
        <w:rPr>
          <w:bCs/>
        </w:rPr>
        <w:t>захтеве</w:t>
      </w:r>
      <w:proofErr w:type="spellEnd"/>
      <w:r w:rsidRPr="00A535FE">
        <w:rPr>
          <w:bCs/>
        </w:rPr>
        <w:t xml:space="preserve"> у </w:t>
      </w:r>
      <w:proofErr w:type="spellStart"/>
      <w:r w:rsidRPr="00A535FE">
        <w:rPr>
          <w:bCs/>
        </w:rPr>
        <w:t>складу</w:t>
      </w:r>
      <w:proofErr w:type="spellEnd"/>
      <w:r w:rsidRPr="00A535FE">
        <w:rPr>
          <w:bCs/>
        </w:rPr>
        <w:t xml:space="preserve"> </w:t>
      </w:r>
      <w:proofErr w:type="spellStart"/>
      <w:r w:rsidRPr="00A535FE">
        <w:rPr>
          <w:bCs/>
        </w:rPr>
        <w:t>са</w:t>
      </w:r>
      <w:proofErr w:type="spellEnd"/>
      <w:r w:rsidRPr="00A535FE">
        <w:rPr>
          <w:bCs/>
        </w:rPr>
        <w:t xml:space="preserve"> </w:t>
      </w:r>
      <w:proofErr w:type="spellStart"/>
      <w:r w:rsidRPr="00A535FE">
        <w:rPr>
          <w:bCs/>
        </w:rPr>
        <w:t>Правилником</w:t>
      </w:r>
      <w:proofErr w:type="spellEnd"/>
      <w:r w:rsidRPr="00A535FE">
        <w:rPr>
          <w:bCs/>
        </w:rPr>
        <w:t xml:space="preserve"> о </w:t>
      </w:r>
      <w:proofErr w:type="spellStart"/>
      <w:r w:rsidRPr="00A535FE">
        <w:rPr>
          <w:bCs/>
        </w:rPr>
        <w:t>енергетској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ефикасности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зграда</w:t>
      </w:r>
      <w:proofErr w:type="spellEnd"/>
      <w:r w:rsidRPr="00A535FE">
        <w:rPr>
          <w:bCs/>
          <w:szCs w:val="24"/>
        </w:rPr>
        <w:t xml:space="preserve"> </w:t>
      </w:r>
      <w:r w:rsidRPr="00A535FE">
        <w:rPr>
          <w:bCs/>
          <w:szCs w:val="24"/>
          <w:lang w:val="sr-Cyrl-RS"/>
        </w:rPr>
        <w:t>(</w:t>
      </w:r>
      <w:r w:rsidRPr="00A535FE">
        <w:rPr>
          <w:bCs/>
          <w:szCs w:val="24"/>
        </w:rPr>
        <w:t>„</w:t>
      </w:r>
      <w:proofErr w:type="spellStart"/>
      <w:r w:rsidRPr="00A535FE">
        <w:rPr>
          <w:bCs/>
          <w:szCs w:val="24"/>
        </w:rPr>
        <w:t>Сл</w:t>
      </w:r>
      <w:proofErr w:type="spellEnd"/>
      <w:r w:rsidRPr="00A535FE">
        <w:rPr>
          <w:bCs/>
          <w:szCs w:val="24"/>
          <w:lang w:val="sr-Cyrl-RS"/>
        </w:rPr>
        <w:t>ужбени</w:t>
      </w:r>
      <w:r w:rsidRPr="00A535FE">
        <w:rPr>
          <w:bCs/>
          <w:szCs w:val="24"/>
        </w:rPr>
        <w:t xml:space="preserve"> </w:t>
      </w:r>
      <w:r w:rsidRPr="00A535FE">
        <w:rPr>
          <w:bCs/>
          <w:szCs w:val="24"/>
          <w:lang w:val="sr-Cyrl-RS"/>
        </w:rPr>
        <w:t>г</w:t>
      </w:r>
      <w:proofErr w:type="spellStart"/>
      <w:r w:rsidRPr="00A535FE">
        <w:rPr>
          <w:bCs/>
          <w:szCs w:val="24"/>
        </w:rPr>
        <w:t>ласник</w:t>
      </w:r>
      <w:proofErr w:type="spellEnd"/>
      <w:r w:rsidRPr="00A535FE">
        <w:rPr>
          <w:bCs/>
          <w:szCs w:val="24"/>
        </w:rPr>
        <w:t xml:space="preserve"> </w:t>
      </w:r>
      <w:proofErr w:type="gramStart"/>
      <w:r w:rsidRPr="00A535FE">
        <w:rPr>
          <w:bCs/>
          <w:szCs w:val="24"/>
        </w:rPr>
        <w:t xml:space="preserve">РС“ </w:t>
      </w:r>
      <w:proofErr w:type="spellStart"/>
      <w:r w:rsidRPr="00A535FE">
        <w:rPr>
          <w:bCs/>
          <w:szCs w:val="24"/>
        </w:rPr>
        <w:t>бр</w:t>
      </w:r>
      <w:proofErr w:type="spellEnd"/>
      <w:proofErr w:type="gramEnd"/>
      <w:r w:rsidRPr="00A535FE">
        <w:rPr>
          <w:bCs/>
          <w:szCs w:val="24"/>
        </w:rPr>
        <w:t>.</w:t>
      </w:r>
      <w:r w:rsidRPr="00A535FE">
        <w:rPr>
          <w:bCs/>
          <w:szCs w:val="24"/>
          <w:lang w:val="sr-Cyrl-RS"/>
        </w:rPr>
        <w:t xml:space="preserve"> </w:t>
      </w:r>
      <w:r w:rsidRPr="00A535FE">
        <w:rPr>
          <w:bCs/>
          <w:szCs w:val="24"/>
        </w:rPr>
        <w:t>61/11</w:t>
      </w:r>
      <w:r w:rsidRPr="00A535FE">
        <w:rPr>
          <w:bCs/>
          <w:szCs w:val="24"/>
          <w:lang w:val="sr-Cyrl-RS"/>
        </w:rPr>
        <w:t>)</w:t>
      </w:r>
      <w:r w:rsidRPr="00A535FE">
        <w:rPr>
          <w:bCs/>
          <w:szCs w:val="24"/>
        </w:rPr>
        <w:t xml:space="preserve"> и </w:t>
      </w:r>
      <w:proofErr w:type="spellStart"/>
      <w:r w:rsidRPr="00A535FE">
        <w:rPr>
          <w:bCs/>
          <w:szCs w:val="24"/>
        </w:rPr>
        <w:t>Правилник</w:t>
      </w:r>
      <w:proofErr w:type="spellEnd"/>
      <w:r w:rsidRPr="00A535FE">
        <w:rPr>
          <w:bCs/>
          <w:szCs w:val="24"/>
          <w:lang w:val="sr-Cyrl-RS"/>
        </w:rPr>
        <w:t>ом</w:t>
      </w:r>
      <w:r w:rsidRPr="00A535FE">
        <w:rPr>
          <w:bCs/>
          <w:szCs w:val="24"/>
        </w:rPr>
        <w:t xml:space="preserve"> о </w:t>
      </w:r>
      <w:proofErr w:type="spellStart"/>
      <w:r w:rsidRPr="00A535FE">
        <w:rPr>
          <w:bCs/>
          <w:szCs w:val="24"/>
        </w:rPr>
        <w:t>условима</w:t>
      </w:r>
      <w:proofErr w:type="spellEnd"/>
      <w:r w:rsidRPr="00A535FE">
        <w:rPr>
          <w:bCs/>
          <w:szCs w:val="24"/>
        </w:rPr>
        <w:t xml:space="preserve">, </w:t>
      </w:r>
      <w:proofErr w:type="spellStart"/>
      <w:r w:rsidRPr="00A535FE">
        <w:rPr>
          <w:bCs/>
          <w:szCs w:val="24"/>
        </w:rPr>
        <w:t>садржини</w:t>
      </w:r>
      <w:proofErr w:type="spellEnd"/>
      <w:r w:rsidRPr="00A535FE">
        <w:rPr>
          <w:bCs/>
          <w:szCs w:val="24"/>
        </w:rPr>
        <w:t xml:space="preserve"> и </w:t>
      </w:r>
      <w:proofErr w:type="spellStart"/>
      <w:r w:rsidRPr="00A535FE">
        <w:rPr>
          <w:bCs/>
          <w:szCs w:val="24"/>
        </w:rPr>
        <w:t>начину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издавања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сертификата</w:t>
      </w:r>
      <w:proofErr w:type="spellEnd"/>
      <w:r w:rsidRPr="00A535FE">
        <w:rPr>
          <w:bCs/>
          <w:szCs w:val="24"/>
        </w:rPr>
        <w:t xml:space="preserve"> о </w:t>
      </w:r>
      <w:proofErr w:type="spellStart"/>
      <w:r w:rsidRPr="00A535FE">
        <w:rPr>
          <w:bCs/>
          <w:szCs w:val="24"/>
        </w:rPr>
        <w:t>енергетској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ефикасности</w:t>
      </w:r>
      <w:proofErr w:type="spellEnd"/>
      <w:r w:rsidRPr="00A535FE">
        <w:rPr>
          <w:bCs/>
          <w:szCs w:val="24"/>
        </w:rPr>
        <w:t xml:space="preserve"> </w:t>
      </w:r>
      <w:r w:rsidRPr="00A535FE">
        <w:rPr>
          <w:bCs/>
          <w:szCs w:val="24"/>
          <w:lang w:val="sr-Cyrl-RS"/>
        </w:rPr>
        <w:t>(</w:t>
      </w:r>
      <w:r w:rsidRPr="00A535FE">
        <w:rPr>
          <w:bCs/>
          <w:szCs w:val="24"/>
        </w:rPr>
        <w:t>„</w:t>
      </w:r>
      <w:proofErr w:type="spellStart"/>
      <w:r w:rsidRPr="00A535FE">
        <w:rPr>
          <w:bCs/>
          <w:szCs w:val="24"/>
        </w:rPr>
        <w:t>Сл</w:t>
      </w:r>
      <w:proofErr w:type="spellEnd"/>
      <w:r w:rsidRPr="00A535FE">
        <w:rPr>
          <w:bCs/>
          <w:szCs w:val="24"/>
          <w:lang w:val="sr-Cyrl-RS"/>
        </w:rPr>
        <w:t>ужбени г</w:t>
      </w:r>
      <w:proofErr w:type="spellStart"/>
      <w:r w:rsidRPr="00A535FE">
        <w:rPr>
          <w:bCs/>
          <w:szCs w:val="24"/>
        </w:rPr>
        <w:t>ласник</w:t>
      </w:r>
      <w:proofErr w:type="spellEnd"/>
      <w:r w:rsidRPr="00A535FE">
        <w:rPr>
          <w:bCs/>
          <w:szCs w:val="24"/>
        </w:rPr>
        <w:t xml:space="preserve"> </w:t>
      </w:r>
      <w:proofErr w:type="gramStart"/>
      <w:r w:rsidRPr="00A535FE">
        <w:rPr>
          <w:bCs/>
          <w:szCs w:val="24"/>
        </w:rPr>
        <w:t xml:space="preserve">РС“ </w:t>
      </w:r>
      <w:proofErr w:type="spellStart"/>
      <w:r w:rsidRPr="00A535FE">
        <w:rPr>
          <w:bCs/>
          <w:szCs w:val="24"/>
        </w:rPr>
        <w:t>бр</w:t>
      </w:r>
      <w:proofErr w:type="spellEnd"/>
      <w:proofErr w:type="gramEnd"/>
      <w:r w:rsidRPr="00A535FE">
        <w:rPr>
          <w:bCs/>
          <w:szCs w:val="24"/>
        </w:rPr>
        <w:t>. 69/12</w:t>
      </w:r>
      <w:r w:rsidR="00201240" w:rsidRPr="00A535FE">
        <w:rPr>
          <w:bCs/>
          <w:szCs w:val="24"/>
          <w:lang w:val="sr-Cyrl-RS"/>
        </w:rPr>
        <w:t xml:space="preserve"> и 44/18 – др.закон</w:t>
      </w:r>
      <w:r w:rsidRPr="00A535FE">
        <w:rPr>
          <w:bCs/>
          <w:szCs w:val="24"/>
          <w:lang w:val="sr-Cyrl-RS"/>
        </w:rPr>
        <w:t>)</w:t>
      </w:r>
      <w:r w:rsidRPr="00A535FE">
        <w:rPr>
          <w:bCs/>
          <w:szCs w:val="24"/>
        </w:rPr>
        <w:t xml:space="preserve">. </w:t>
      </w:r>
    </w:p>
    <w:p w14:paraId="723FE325" w14:textId="77777777" w:rsidR="00D2151D" w:rsidRPr="00A535FE" w:rsidRDefault="00D2151D" w:rsidP="00226D08">
      <w:pPr>
        <w:pStyle w:val="NoSpacing"/>
        <w:jc w:val="both"/>
        <w:rPr>
          <w:bCs/>
          <w:szCs w:val="24"/>
        </w:rPr>
      </w:pPr>
    </w:p>
    <w:p w14:paraId="17F9F4C9" w14:textId="77777777" w:rsidR="00226D08" w:rsidRPr="00A535FE" w:rsidRDefault="009A6853" w:rsidP="00226D08">
      <w:pPr>
        <w:pStyle w:val="NoSpacing"/>
        <w:jc w:val="both"/>
        <w:rPr>
          <w:bCs/>
          <w:szCs w:val="24"/>
          <w:lang w:val="sr-Cyrl-RS"/>
        </w:rPr>
      </w:pPr>
      <w:proofErr w:type="spellStart"/>
      <w:r w:rsidRPr="00A535FE">
        <w:rPr>
          <w:bCs/>
          <w:szCs w:val="24"/>
        </w:rPr>
        <w:t>Поред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високих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термичких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карактеристика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материјала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за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зидове</w:t>
      </w:r>
      <w:proofErr w:type="spellEnd"/>
      <w:r w:rsidRPr="00A535FE">
        <w:rPr>
          <w:bCs/>
          <w:szCs w:val="24"/>
        </w:rPr>
        <w:t xml:space="preserve">, </w:t>
      </w:r>
      <w:proofErr w:type="spellStart"/>
      <w:r w:rsidRPr="00A535FE">
        <w:rPr>
          <w:bCs/>
          <w:szCs w:val="24"/>
        </w:rPr>
        <w:t>прозоре</w:t>
      </w:r>
      <w:proofErr w:type="spellEnd"/>
      <w:r w:rsidRPr="00A535FE">
        <w:rPr>
          <w:bCs/>
          <w:szCs w:val="24"/>
        </w:rPr>
        <w:t xml:space="preserve"> и </w:t>
      </w:r>
      <w:proofErr w:type="spellStart"/>
      <w:r w:rsidRPr="00A535FE">
        <w:rPr>
          <w:bCs/>
          <w:szCs w:val="24"/>
        </w:rPr>
        <w:t>врата</w:t>
      </w:r>
      <w:proofErr w:type="spellEnd"/>
      <w:r w:rsidRPr="00A535FE">
        <w:rPr>
          <w:bCs/>
          <w:szCs w:val="24"/>
        </w:rPr>
        <w:t xml:space="preserve">, </w:t>
      </w:r>
      <w:proofErr w:type="spellStart"/>
      <w:r w:rsidRPr="00A535FE">
        <w:rPr>
          <w:bCs/>
          <w:szCs w:val="24"/>
        </w:rPr>
        <w:t>индивидуална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енергетска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ефикасност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се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може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повећати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изградњом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соларних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панела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за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припрему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топле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воде</w:t>
      </w:r>
      <w:proofErr w:type="spellEnd"/>
      <w:r w:rsidRPr="00A535FE">
        <w:rPr>
          <w:bCs/>
          <w:szCs w:val="24"/>
        </w:rPr>
        <w:t xml:space="preserve"> и </w:t>
      </w:r>
      <w:proofErr w:type="spellStart"/>
      <w:r w:rsidRPr="00A535FE">
        <w:rPr>
          <w:bCs/>
          <w:szCs w:val="24"/>
        </w:rPr>
        <w:t>фотоволтајних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панела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за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сопствене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потребе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електро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енергије</w:t>
      </w:r>
      <w:proofErr w:type="spellEnd"/>
      <w:r w:rsidRPr="00A535FE">
        <w:rPr>
          <w:bCs/>
          <w:szCs w:val="24"/>
        </w:rPr>
        <w:t xml:space="preserve">. </w:t>
      </w:r>
      <w:proofErr w:type="spellStart"/>
      <w:r w:rsidRPr="00A535FE">
        <w:rPr>
          <w:bCs/>
          <w:szCs w:val="24"/>
        </w:rPr>
        <w:t>Правилним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засенима</w:t>
      </w:r>
      <w:proofErr w:type="spellEnd"/>
      <w:r w:rsidRPr="00A535FE">
        <w:rPr>
          <w:bCs/>
          <w:szCs w:val="24"/>
        </w:rPr>
        <w:t xml:space="preserve"> и </w:t>
      </w:r>
      <w:proofErr w:type="spellStart"/>
      <w:r w:rsidRPr="00A535FE">
        <w:rPr>
          <w:bCs/>
          <w:szCs w:val="24"/>
        </w:rPr>
        <w:t>позиционирањем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високог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зеленила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смањиће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се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потребе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за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хлађењем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лети</w:t>
      </w:r>
      <w:proofErr w:type="spellEnd"/>
      <w:r w:rsidRPr="00A535FE">
        <w:rPr>
          <w:bCs/>
          <w:szCs w:val="24"/>
        </w:rPr>
        <w:t xml:space="preserve"> и </w:t>
      </w:r>
      <w:proofErr w:type="spellStart"/>
      <w:r w:rsidRPr="00A535FE">
        <w:rPr>
          <w:bCs/>
          <w:szCs w:val="24"/>
        </w:rPr>
        <w:t>искористити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повољан</w:t>
      </w:r>
      <w:proofErr w:type="spellEnd"/>
      <w:r w:rsidRPr="00A535FE">
        <w:rPr>
          <w:bCs/>
          <w:szCs w:val="24"/>
        </w:rPr>
        <w:t xml:space="preserve"> </w:t>
      </w:r>
      <w:proofErr w:type="spellStart"/>
      <w:r w:rsidRPr="00A535FE">
        <w:rPr>
          <w:bCs/>
          <w:szCs w:val="24"/>
        </w:rPr>
        <w:t>положај</w:t>
      </w:r>
      <w:proofErr w:type="spellEnd"/>
      <w:r w:rsidRPr="00A535FE">
        <w:rPr>
          <w:bCs/>
          <w:szCs w:val="24"/>
        </w:rPr>
        <w:t xml:space="preserve"> </w:t>
      </w:r>
      <w:r w:rsidRPr="00A535FE">
        <w:rPr>
          <w:bCs/>
          <w:szCs w:val="24"/>
          <w:lang w:val="sr-Cyrl-RS"/>
        </w:rPr>
        <w:t>локације.</w:t>
      </w:r>
    </w:p>
    <w:p w14:paraId="3E52AB65" w14:textId="77777777" w:rsidR="002F181E" w:rsidRPr="00A535FE" w:rsidRDefault="002F181E" w:rsidP="00226D08">
      <w:pPr>
        <w:pStyle w:val="NoSpacing"/>
        <w:jc w:val="both"/>
        <w:rPr>
          <w:b/>
          <w:bCs/>
          <w:szCs w:val="24"/>
          <w:lang w:val="sr-Cyrl-RS"/>
        </w:rPr>
      </w:pPr>
    </w:p>
    <w:p w14:paraId="04860F3F" w14:textId="77777777" w:rsidR="00DF2950" w:rsidRPr="00A535FE" w:rsidRDefault="00DF2950" w:rsidP="00226D08">
      <w:pPr>
        <w:pStyle w:val="NoSpacing"/>
        <w:jc w:val="both"/>
        <w:rPr>
          <w:b/>
          <w:bCs/>
          <w:szCs w:val="24"/>
          <w:lang w:val="sr-Cyrl-RS"/>
        </w:rPr>
      </w:pPr>
    </w:p>
    <w:p w14:paraId="2603974A" w14:textId="77777777" w:rsidR="00494FAA" w:rsidRPr="00A535FE" w:rsidRDefault="009A6853" w:rsidP="00226D08">
      <w:pPr>
        <w:pStyle w:val="NoSpacing"/>
        <w:jc w:val="both"/>
        <w:rPr>
          <w:bCs/>
          <w:szCs w:val="24"/>
          <w:lang w:val="sr-Cyrl-RS"/>
        </w:rPr>
      </w:pPr>
      <w:r w:rsidRPr="00A535FE">
        <w:rPr>
          <w:b/>
          <w:bCs/>
          <w:szCs w:val="24"/>
          <w:lang w:val="sr-Cyrl-RS"/>
        </w:rPr>
        <w:t>2.9   Ограничења</w:t>
      </w:r>
    </w:p>
    <w:p w14:paraId="72CFBC95" w14:textId="77777777" w:rsidR="007E5AEC" w:rsidRPr="00A535FE" w:rsidRDefault="007E5AEC" w:rsidP="009A6853">
      <w:pPr>
        <w:pStyle w:val="NoSpacing"/>
        <w:jc w:val="both"/>
      </w:pPr>
    </w:p>
    <w:p w14:paraId="2682A401" w14:textId="77777777" w:rsidR="00C177F0" w:rsidRPr="00A535FE" w:rsidRDefault="009A6853" w:rsidP="00C177F0">
      <w:pPr>
        <w:pStyle w:val="NoSpacing"/>
        <w:jc w:val="both"/>
      </w:pPr>
      <w:proofErr w:type="spellStart"/>
      <w:r w:rsidRPr="00A535FE">
        <w:t>Заштита</w:t>
      </w:r>
      <w:proofErr w:type="spellEnd"/>
      <w:r w:rsidRPr="00A535FE">
        <w:t xml:space="preserve"> </w:t>
      </w:r>
      <w:proofErr w:type="spellStart"/>
      <w:r w:rsidRPr="00A535FE">
        <w:t>простора</w:t>
      </w:r>
      <w:proofErr w:type="spellEnd"/>
      <w:r w:rsidRPr="00A535FE">
        <w:t xml:space="preserve"> и </w:t>
      </w:r>
      <w:proofErr w:type="spellStart"/>
      <w:r w:rsidRPr="00A535FE">
        <w:t>основна</w:t>
      </w:r>
      <w:proofErr w:type="spellEnd"/>
      <w:r w:rsidRPr="00A535FE">
        <w:t xml:space="preserve"> </w:t>
      </w:r>
      <w:proofErr w:type="spellStart"/>
      <w:r w:rsidRPr="00A535FE">
        <w:t>ограничења</w:t>
      </w:r>
      <w:proofErr w:type="spellEnd"/>
      <w:r w:rsidRPr="00A535FE">
        <w:t xml:space="preserve"> у </w:t>
      </w:r>
      <w:proofErr w:type="spellStart"/>
      <w:r w:rsidRPr="00A535FE">
        <w:t>планирању</w:t>
      </w:r>
      <w:proofErr w:type="spellEnd"/>
      <w:r w:rsidRPr="00A535FE">
        <w:t xml:space="preserve"> </w:t>
      </w:r>
      <w:proofErr w:type="spellStart"/>
      <w:r w:rsidRPr="00A535FE">
        <w:t>обухваћеног</w:t>
      </w:r>
      <w:proofErr w:type="spellEnd"/>
      <w:r w:rsidRPr="00A535FE">
        <w:t xml:space="preserve"> </w:t>
      </w:r>
      <w:proofErr w:type="spellStart"/>
      <w:r w:rsidRPr="00A535FE">
        <w:t>подручја</w:t>
      </w:r>
      <w:proofErr w:type="spellEnd"/>
      <w:r w:rsidRPr="00A535FE">
        <w:t xml:space="preserve">, </w:t>
      </w:r>
      <w:proofErr w:type="spellStart"/>
      <w:r w:rsidRPr="00A535FE">
        <w:t>на</w:t>
      </w:r>
      <w:proofErr w:type="spellEnd"/>
      <w:r w:rsidRPr="00A535FE">
        <w:t xml:space="preserve"> </w:t>
      </w:r>
      <w:proofErr w:type="spellStart"/>
      <w:r w:rsidRPr="00A535FE">
        <w:t>која</w:t>
      </w:r>
      <w:proofErr w:type="spellEnd"/>
      <w:r w:rsidRPr="00A535FE">
        <w:t xml:space="preserve"> </w:t>
      </w:r>
      <w:proofErr w:type="spellStart"/>
      <w:r w:rsidRPr="00A535FE">
        <w:t>ће</w:t>
      </w:r>
      <w:proofErr w:type="spellEnd"/>
      <w:r w:rsidRPr="00A535FE">
        <w:t xml:space="preserve"> </w:t>
      </w:r>
      <w:proofErr w:type="spellStart"/>
      <w:r w:rsidRPr="00A535FE">
        <w:t>се</w:t>
      </w:r>
      <w:proofErr w:type="spellEnd"/>
      <w:r w:rsidRPr="00A535FE">
        <w:t xml:space="preserve"> </w:t>
      </w:r>
      <w:proofErr w:type="spellStart"/>
      <w:r w:rsidRPr="00A535FE">
        <w:t>посебна</w:t>
      </w:r>
      <w:proofErr w:type="spellEnd"/>
      <w:r w:rsidRPr="00A535FE">
        <w:t xml:space="preserve"> </w:t>
      </w:r>
      <w:proofErr w:type="spellStart"/>
      <w:r w:rsidRPr="00A535FE">
        <w:t>пажња</w:t>
      </w:r>
      <w:proofErr w:type="spellEnd"/>
      <w:r w:rsidRPr="00A535FE">
        <w:t xml:space="preserve"> </w:t>
      </w:r>
      <w:proofErr w:type="spellStart"/>
      <w:r w:rsidRPr="00A535FE">
        <w:t>обратити</w:t>
      </w:r>
      <w:proofErr w:type="spellEnd"/>
      <w:r w:rsidRPr="00A535FE">
        <w:t xml:space="preserve"> у </w:t>
      </w:r>
      <w:proofErr w:type="spellStart"/>
      <w:r w:rsidRPr="00A535FE">
        <w:t>фази</w:t>
      </w:r>
      <w:proofErr w:type="spellEnd"/>
      <w:r w:rsidRPr="00A535FE">
        <w:t xml:space="preserve"> </w:t>
      </w:r>
      <w:proofErr w:type="spellStart"/>
      <w:r w:rsidRPr="00A535FE">
        <w:t>израде</w:t>
      </w:r>
      <w:proofErr w:type="spellEnd"/>
      <w:r w:rsidRPr="00A535FE">
        <w:t xml:space="preserve"> </w:t>
      </w:r>
      <w:proofErr w:type="spellStart"/>
      <w:r w:rsidRPr="00A535FE">
        <w:t>Нацрта</w:t>
      </w:r>
      <w:proofErr w:type="spellEnd"/>
      <w:r w:rsidRPr="00A535FE">
        <w:t xml:space="preserve"> </w:t>
      </w:r>
      <w:proofErr w:type="spellStart"/>
      <w:r w:rsidRPr="00A535FE">
        <w:t>плана</w:t>
      </w:r>
      <w:proofErr w:type="spellEnd"/>
      <w:r w:rsidRPr="00A535FE">
        <w:t xml:space="preserve"> и </w:t>
      </w:r>
      <w:proofErr w:type="spellStart"/>
      <w:r w:rsidRPr="00A535FE">
        <w:t>дефинисања</w:t>
      </w:r>
      <w:proofErr w:type="spellEnd"/>
      <w:r w:rsidRPr="00A535FE">
        <w:t xml:space="preserve"> </w:t>
      </w:r>
      <w:proofErr w:type="spellStart"/>
      <w:r w:rsidRPr="00A535FE">
        <w:t>планског</w:t>
      </w:r>
      <w:proofErr w:type="spellEnd"/>
      <w:r w:rsidRPr="00A535FE">
        <w:t xml:space="preserve"> </w:t>
      </w:r>
      <w:proofErr w:type="spellStart"/>
      <w:r w:rsidRPr="00A535FE">
        <w:t>решења</w:t>
      </w:r>
      <w:proofErr w:type="spellEnd"/>
      <w:r w:rsidRPr="00A535FE">
        <w:t xml:space="preserve"> у </w:t>
      </w:r>
      <w:proofErr w:type="spellStart"/>
      <w:r w:rsidRPr="00A535FE">
        <w:t>складу</w:t>
      </w:r>
      <w:proofErr w:type="spellEnd"/>
      <w:r w:rsidRPr="00A535FE">
        <w:t xml:space="preserve"> </w:t>
      </w:r>
      <w:proofErr w:type="spellStart"/>
      <w:r w:rsidRPr="00A535FE">
        <w:t>са</w:t>
      </w:r>
      <w:proofErr w:type="spellEnd"/>
      <w:r w:rsidRPr="00A535FE">
        <w:t xml:space="preserve"> </w:t>
      </w:r>
      <w:proofErr w:type="spellStart"/>
      <w:r w:rsidRPr="00A535FE">
        <w:t>условима</w:t>
      </w:r>
      <w:proofErr w:type="spellEnd"/>
      <w:r w:rsidRPr="00A535FE">
        <w:t xml:space="preserve"> </w:t>
      </w:r>
      <w:proofErr w:type="spellStart"/>
      <w:r w:rsidRPr="00A535FE">
        <w:t>надлежних</w:t>
      </w:r>
      <w:proofErr w:type="spellEnd"/>
      <w:r w:rsidRPr="00A535FE">
        <w:t xml:space="preserve"> </w:t>
      </w:r>
      <w:proofErr w:type="spellStart"/>
      <w:r w:rsidRPr="00A535FE">
        <w:t>институција</w:t>
      </w:r>
      <w:proofErr w:type="spellEnd"/>
      <w:r w:rsidRPr="00A535FE">
        <w:t xml:space="preserve"> </w:t>
      </w:r>
      <w:proofErr w:type="spellStart"/>
      <w:r w:rsidRPr="00A535FE">
        <w:t>су</w:t>
      </w:r>
      <w:proofErr w:type="spellEnd"/>
      <w:r w:rsidRPr="00A535FE">
        <w:t>:</w:t>
      </w:r>
    </w:p>
    <w:p w14:paraId="7CDA8836" w14:textId="77777777" w:rsidR="00AF7A2A" w:rsidRPr="00A535FE" w:rsidRDefault="00AF7A2A" w:rsidP="00C177F0">
      <w:pPr>
        <w:pStyle w:val="NoSpacing"/>
        <w:jc w:val="both"/>
      </w:pPr>
    </w:p>
    <w:p w14:paraId="66A87541" w14:textId="77777777" w:rsidR="002432EA" w:rsidRPr="00A535FE" w:rsidRDefault="009A6853" w:rsidP="009A6853">
      <w:pPr>
        <w:pStyle w:val="NoSpacing"/>
        <w:jc w:val="both"/>
        <w:rPr>
          <w:lang w:val="sr-Cyrl-RS"/>
        </w:rPr>
      </w:pPr>
      <w:r w:rsidRPr="00A535FE">
        <w:t xml:space="preserve">- </w:t>
      </w:r>
      <w:proofErr w:type="spellStart"/>
      <w:r w:rsidRPr="00A535FE">
        <w:t>уклапање</w:t>
      </w:r>
      <w:proofErr w:type="spellEnd"/>
      <w:r w:rsidRPr="00A535FE">
        <w:t xml:space="preserve"> </w:t>
      </w:r>
      <w:proofErr w:type="spellStart"/>
      <w:r w:rsidRPr="00A535FE">
        <w:t>са</w:t>
      </w:r>
      <w:proofErr w:type="spellEnd"/>
      <w:r w:rsidRPr="00A535FE">
        <w:t xml:space="preserve"> </w:t>
      </w:r>
      <w:proofErr w:type="spellStart"/>
      <w:r w:rsidRPr="00A535FE">
        <w:t>планским</w:t>
      </w:r>
      <w:proofErr w:type="spellEnd"/>
      <w:r w:rsidRPr="00A535FE">
        <w:t xml:space="preserve"> </w:t>
      </w:r>
      <w:proofErr w:type="spellStart"/>
      <w:r w:rsidRPr="00A535FE">
        <w:t>решењем</w:t>
      </w:r>
      <w:proofErr w:type="spellEnd"/>
      <w:r w:rsidRPr="00A535FE">
        <w:t xml:space="preserve"> </w:t>
      </w:r>
      <w:proofErr w:type="spellStart"/>
      <w:r w:rsidRPr="00A535FE">
        <w:t>регулације</w:t>
      </w:r>
      <w:proofErr w:type="spellEnd"/>
      <w:r w:rsidRPr="00A535FE">
        <w:t xml:space="preserve">, </w:t>
      </w:r>
      <w:proofErr w:type="spellStart"/>
      <w:r w:rsidRPr="00A535FE">
        <w:t>нивелације</w:t>
      </w:r>
      <w:proofErr w:type="spellEnd"/>
      <w:r w:rsidRPr="00A535FE">
        <w:t xml:space="preserve"> и </w:t>
      </w:r>
      <w:proofErr w:type="spellStart"/>
      <w:r w:rsidRPr="00A535FE">
        <w:t>инфраструктурне</w:t>
      </w:r>
      <w:proofErr w:type="spellEnd"/>
      <w:r w:rsidRPr="00A535FE">
        <w:t xml:space="preserve"> </w:t>
      </w:r>
      <w:proofErr w:type="spellStart"/>
      <w:r w:rsidRPr="00A535FE">
        <w:t>мреже</w:t>
      </w:r>
      <w:proofErr w:type="spellEnd"/>
      <w:r w:rsidRPr="00A535FE">
        <w:t xml:space="preserve"> </w:t>
      </w:r>
      <w:proofErr w:type="spellStart"/>
      <w:r w:rsidRPr="00A535FE">
        <w:t>важећих</w:t>
      </w:r>
      <w:proofErr w:type="spellEnd"/>
      <w:r w:rsidRPr="00A535FE">
        <w:t xml:space="preserve"> </w:t>
      </w:r>
      <w:proofErr w:type="spellStart"/>
      <w:r w:rsidRPr="00A535FE">
        <w:t>планова</w:t>
      </w:r>
      <w:proofErr w:type="spellEnd"/>
      <w:r w:rsidRPr="00A535FE">
        <w:t xml:space="preserve"> у </w:t>
      </w:r>
      <w:proofErr w:type="spellStart"/>
      <w:r w:rsidRPr="00A535FE">
        <w:t>контактном</w:t>
      </w:r>
      <w:proofErr w:type="spellEnd"/>
      <w:r w:rsidRPr="00A535FE">
        <w:t xml:space="preserve"> </w:t>
      </w:r>
      <w:proofErr w:type="spellStart"/>
      <w:r w:rsidRPr="00A535FE">
        <w:t>подручју</w:t>
      </w:r>
      <w:proofErr w:type="spellEnd"/>
      <w:r w:rsidR="002432EA" w:rsidRPr="00A535FE">
        <w:rPr>
          <w:lang w:val="sr-Cyrl-RS"/>
        </w:rPr>
        <w:t>;</w:t>
      </w:r>
    </w:p>
    <w:p w14:paraId="67A71F58" w14:textId="77777777" w:rsidR="009A6853" w:rsidRPr="00A535FE" w:rsidRDefault="002432EA" w:rsidP="002432EA">
      <w:pPr>
        <w:autoSpaceDE w:val="0"/>
        <w:autoSpaceDN w:val="0"/>
        <w:adjustRightInd w:val="0"/>
        <w:rPr>
          <w:noProof w:val="0"/>
          <w:color w:val="000000"/>
          <w:sz w:val="24"/>
          <w:szCs w:val="24"/>
          <w:lang w:val="sr-Latn-RS"/>
        </w:rPr>
      </w:pPr>
      <w:r w:rsidRPr="00A535FE">
        <w:rPr>
          <w:noProof w:val="0"/>
          <w:color w:val="000000"/>
          <w:sz w:val="24"/>
          <w:szCs w:val="24"/>
          <w:lang w:val="sr-Latn-RS"/>
        </w:rPr>
        <w:t xml:space="preserve">- усклађивање </w:t>
      </w:r>
      <w:r w:rsidRPr="00A535FE">
        <w:rPr>
          <w:noProof w:val="0"/>
          <w:color w:val="000000"/>
          <w:sz w:val="24"/>
          <w:szCs w:val="24"/>
          <w:lang w:val="sr-Cyrl-RS"/>
        </w:rPr>
        <w:t xml:space="preserve">планиране изградње са </w:t>
      </w:r>
      <w:r w:rsidRPr="00A535FE">
        <w:rPr>
          <w:noProof w:val="0"/>
          <w:color w:val="000000"/>
          <w:sz w:val="24"/>
          <w:szCs w:val="24"/>
          <w:lang w:val="sr-Latn-RS"/>
        </w:rPr>
        <w:t>постојећи</w:t>
      </w:r>
      <w:r w:rsidRPr="00A535FE">
        <w:rPr>
          <w:noProof w:val="0"/>
          <w:color w:val="000000"/>
          <w:sz w:val="24"/>
          <w:szCs w:val="24"/>
          <w:lang w:val="sr-Cyrl-RS"/>
        </w:rPr>
        <w:t>м</w:t>
      </w:r>
      <w:r w:rsidRPr="00A535FE">
        <w:rPr>
          <w:noProof w:val="0"/>
          <w:color w:val="000000"/>
          <w:sz w:val="24"/>
          <w:szCs w:val="24"/>
          <w:lang w:val="sr-Latn-RS"/>
        </w:rPr>
        <w:t xml:space="preserve"> објеката – висинске и хоризонталне регулације</w:t>
      </w:r>
      <w:r w:rsidRPr="00A535FE">
        <w:rPr>
          <w:noProof w:val="0"/>
          <w:color w:val="000000"/>
          <w:sz w:val="24"/>
          <w:szCs w:val="24"/>
          <w:lang w:val="sr-Cyrl-RS"/>
        </w:rPr>
        <w:t xml:space="preserve"> </w:t>
      </w:r>
      <w:r w:rsidR="009A6853" w:rsidRPr="00A535FE">
        <w:rPr>
          <w:sz w:val="24"/>
          <w:szCs w:val="24"/>
        </w:rPr>
        <w:t>и</w:t>
      </w:r>
    </w:p>
    <w:p w14:paraId="116A5FEB" w14:textId="77777777" w:rsidR="00494FAA" w:rsidRPr="00A535FE" w:rsidRDefault="009A6853" w:rsidP="009A6853">
      <w:pPr>
        <w:pStyle w:val="NoSpacing"/>
        <w:jc w:val="both"/>
        <w:rPr>
          <w:b/>
          <w:lang w:val="sr-Cyrl-RS"/>
        </w:rPr>
      </w:pPr>
      <w:r w:rsidRPr="00A535FE">
        <w:t xml:space="preserve">- </w:t>
      </w:r>
      <w:proofErr w:type="spellStart"/>
      <w:r w:rsidRPr="00A535FE">
        <w:t>геолошко-морфолошке</w:t>
      </w:r>
      <w:proofErr w:type="spellEnd"/>
      <w:r w:rsidRPr="00A535FE">
        <w:t xml:space="preserve"> </w:t>
      </w:r>
      <w:proofErr w:type="spellStart"/>
      <w:r w:rsidRPr="00A535FE">
        <w:t>карактеристике</w:t>
      </w:r>
      <w:proofErr w:type="spellEnd"/>
      <w:r w:rsidRPr="00A535FE">
        <w:t xml:space="preserve"> </w:t>
      </w:r>
      <w:proofErr w:type="spellStart"/>
      <w:r w:rsidRPr="00A535FE">
        <w:t>терена</w:t>
      </w:r>
      <w:proofErr w:type="spellEnd"/>
      <w:r w:rsidRPr="00A535FE">
        <w:t xml:space="preserve"> </w:t>
      </w:r>
    </w:p>
    <w:p w14:paraId="39A40302" w14:textId="77777777" w:rsidR="004A6FCC" w:rsidRPr="00A535FE" w:rsidRDefault="004A6FCC" w:rsidP="0008728D">
      <w:pPr>
        <w:rPr>
          <w:b/>
          <w:sz w:val="24"/>
          <w:szCs w:val="24"/>
        </w:rPr>
      </w:pPr>
    </w:p>
    <w:p w14:paraId="78932972" w14:textId="77777777" w:rsidR="004A6FCC" w:rsidRPr="00A535FE" w:rsidRDefault="004A6FCC" w:rsidP="0008728D">
      <w:pPr>
        <w:rPr>
          <w:b/>
          <w:sz w:val="24"/>
          <w:szCs w:val="24"/>
        </w:rPr>
      </w:pPr>
    </w:p>
    <w:p w14:paraId="3A44D3FA" w14:textId="77777777" w:rsidR="000061DD" w:rsidRDefault="000061DD" w:rsidP="0008728D">
      <w:pPr>
        <w:rPr>
          <w:b/>
          <w:sz w:val="24"/>
          <w:szCs w:val="24"/>
        </w:rPr>
      </w:pPr>
    </w:p>
    <w:p w14:paraId="6D8BC931" w14:textId="77777777" w:rsidR="000061DD" w:rsidRDefault="000061DD" w:rsidP="0008728D">
      <w:pPr>
        <w:rPr>
          <w:b/>
          <w:sz w:val="24"/>
          <w:szCs w:val="24"/>
        </w:rPr>
      </w:pPr>
    </w:p>
    <w:p w14:paraId="1EC17980" w14:textId="77777777" w:rsidR="000061DD" w:rsidRDefault="000061DD" w:rsidP="0008728D">
      <w:pPr>
        <w:rPr>
          <w:b/>
          <w:sz w:val="24"/>
          <w:szCs w:val="24"/>
        </w:rPr>
      </w:pPr>
    </w:p>
    <w:p w14:paraId="7472A61A" w14:textId="77777777" w:rsidR="000061DD" w:rsidRDefault="000061DD" w:rsidP="0008728D">
      <w:pPr>
        <w:rPr>
          <w:b/>
          <w:sz w:val="24"/>
          <w:szCs w:val="24"/>
        </w:rPr>
      </w:pPr>
    </w:p>
    <w:p w14:paraId="38EE71E5" w14:textId="7F5ED732" w:rsidR="00E16C20" w:rsidRPr="00A535FE" w:rsidRDefault="008750BC" w:rsidP="0008728D">
      <w:pPr>
        <w:rPr>
          <w:b/>
          <w:sz w:val="24"/>
          <w:szCs w:val="24"/>
        </w:rPr>
      </w:pPr>
      <w:r w:rsidRPr="00A535FE">
        <w:rPr>
          <w:b/>
          <w:sz w:val="24"/>
          <w:szCs w:val="24"/>
        </w:rPr>
        <w:lastRenderedPageBreak/>
        <w:t>3</w:t>
      </w:r>
      <w:r w:rsidR="001978CB" w:rsidRPr="00A535FE">
        <w:rPr>
          <w:b/>
          <w:sz w:val="24"/>
          <w:szCs w:val="24"/>
        </w:rPr>
        <w:t>.</w:t>
      </w:r>
      <w:r w:rsidR="00E16C20" w:rsidRPr="00A535FE">
        <w:rPr>
          <w:b/>
          <w:sz w:val="24"/>
          <w:szCs w:val="24"/>
        </w:rPr>
        <w:t xml:space="preserve"> </w:t>
      </w:r>
      <w:r w:rsidR="000065B6" w:rsidRPr="00A535FE">
        <w:rPr>
          <w:b/>
          <w:sz w:val="24"/>
          <w:szCs w:val="24"/>
        </w:rPr>
        <w:t xml:space="preserve"> </w:t>
      </w:r>
      <w:r w:rsidR="00E16C20" w:rsidRPr="00A535FE">
        <w:rPr>
          <w:b/>
          <w:sz w:val="24"/>
          <w:szCs w:val="24"/>
        </w:rPr>
        <w:t xml:space="preserve">ПРЕДЛОГ ПЛАНСКОГ РЕШЕЊА </w:t>
      </w:r>
    </w:p>
    <w:p w14:paraId="2E942886" w14:textId="77777777" w:rsidR="00E16C20" w:rsidRPr="00A535FE" w:rsidRDefault="00E16C20" w:rsidP="00DC23B2">
      <w:pPr>
        <w:autoSpaceDE w:val="0"/>
        <w:autoSpaceDN w:val="0"/>
        <w:adjustRightInd w:val="0"/>
        <w:jc w:val="both"/>
      </w:pPr>
    </w:p>
    <w:p w14:paraId="04E3575A" w14:textId="77777777" w:rsidR="00D46645" w:rsidRPr="00A535FE" w:rsidRDefault="00E16C20" w:rsidP="00DC23B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A535FE">
        <w:rPr>
          <w:sz w:val="24"/>
          <w:szCs w:val="24"/>
        </w:rPr>
        <w:t xml:space="preserve">Предложене планиране намене површина су: </w:t>
      </w:r>
    </w:p>
    <w:p w14:paraId="6EBBB9C8" w14:textId="77777777" w:rsidR="00C71D26" w:rsidRPr="00A535FE" w:rsidRDefault="00E16C20" w:rsidP="00DC23B2">
      <w:pPr>
        <w:autoSpaceDE w:val="0"/>
        <w:autoSpaceDN w:val="0"/>
        <w:adjustRightInd w:val="0"/>
        <w:jc w:val="both"/>
        <w:rPr>
          <w:bCs/>
          <w:sz w:val="24"/>
          <w:szCs w:val="24"/>
        </w:rPr>
      </w:pPr>
      <w:r w:rsidRPr="00A535FE">
        <w:rPr>
          <w:bCs/>
          <w:sz w:val="24"/>
          <w:szCs w:val="24"/>
        </w:rPr>
        <w:t>Површине јавне намене:</w:t>
      </w:r>
    </w:p>
    <w:p w14:paraId="32D31FD9" w14:textId="77777777" w:rsidR="006251CF" w:rsidRPr="00A535FE" w:rsidRDefault="006251CF" w:rsidP="00DD6D5D">
      <w:pPr>
        <w:pStyle w:val="ListParagraph"/>
        <w:numPr>
          <w:ilvl w:val="0"/>
          <w:numId w:val="15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  <w:lang w:val="sr-Cyrl-RS"/>
        </w:rPr>
      </w:pPr>
      <w:r w:rsidRPr="00A535FE">
        <w:rPr>
          <w:rFonts w:ascii="Arial" w:hAnsi="Arial" w:cs="Arial"/>
          <w:sz w:val="24"/>
          <w:szCs w:val="24"/>
          <w:lang w:val="sr-Cyrl-RS"/>
        </w:rPr>
        <w:t>мрежа саобраћајница</w:t>
      </w:r>
      <w:r w:rsidR="00D474F5" w:rsidRPr="00A535FE">
        <w:rPr>
          <w:rFonts w:ascii="Arial" w:hAnsi="Arial" w:cs="Arial"/>
          <w:sz w:val="24"/>
          <w:szCs w:val="24"/>
          <w:lang w:val="sr-Cyrl-RS"/>
        </w:rPr>
        <w:t xml:space="preserve"> и</w:t>
      </w:r>
    </w:p>
    <w:p w14:paraId="68799AC7" w14:textId="77777777" w:rsidR="00D46645" w:rsidRPr="00A535FE" w:rsidRDefault="00A43F92" w:rsidP="00DC23B2">
      <w:pPr>
        <w:autoSpaceDE w:val="0"/>
        <w:autoSpaceDN w:val="0"/>
        <w:adjustRightInd w:val="0"/>
        <w:jc w:val="both"/>
        <w:rPr>
          <w:bCs/>
          <w:sz w:val="24"/>
          <w:szCs w:val="24"/>
        </w:rPr>
      </w:pPr>
      <w:r w:rsidRPr="00A535FE">
        <w:rPr>
          <w:bCs/>
          <w:sz w:val="24"/>
          <w:szCs w:val="24"/>
        </w:rPr>
        <w:t>Површине остал</w:t>
      </w:r>
      <w:r w:rsidR="00712B44" w:rsidRPr="00A535FE">
        <w:rPr>
          <w:bCs/>
          <w:sz w:val="24"/>
          <w:szCs w:val="24"/>
          <w:lang w:val="sr-Cyrl-RS"/>
        </w:rPr>
        <w:t>их</w:t>
      </w:r>
      <w:r w:rsidRPr="00A535FE">
        <w:rPr>
          <w:bCs/>
          <w:sz w:val="24"/>
          <w:szCs w:val="24"/>
        </w:rPr>
        <w:t xml:space="preserve"> намен</w:t>
      </w:r>
      <w:r w:rsidR="00712B44" w:rsidRPr="00A535FE">
        <w:rPr>
          <w:bCs/>
          <w:sz w:val="24"/>
          <w:szCs w:val="24"/>
          <w:lang w:val="sr-Cyrl-RS"/>
        </w:rPr>
        <w:t>а</w:t>
      </w:r>
      <w:r w:rsidR="00E16C20" w:rsidRPr="00A535FE">
        <w:rPr>
          <w:bCs/>
          <w:sz w:val="24"/>
          <w:szCs w:val="24"/>
        </w:rPr>
        <w:t>:</w:t>
      </w:r>
    </w:p>
    <w:p w14:paraId="1C33A10F" w14:textId="77777777" w:rsidR="00784838" w:rsidRPr="00A535FE" w:rsidRDefault="00784838" w:rsidP="00DD6D5D">
      <w:pPr>
        <w:pStyle w:val="ListParagraph"/>
        <w:numPr>
          <w:ilvl w:val="0"/>
          <w:numId w:val="15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  <w:lang w:val="sr-Cyrl-RS"/>
        </w:rPr>
      </w:pPr>
      <w:r w:rsidRPr="00A535FE">
        <w:rPr>
          <w:rFonts w:ascii="Arial" w:hAnsi="Arial" w:cs="Arial"/>
          <w:sz w:val="24"/>
          <w:szCs w:val="24"/>
          <w:lang w:val="sr-Cyrl-RS"/>
        </w:rPr>
        <w:t xml:space="preserve">површине за </w:t>
      </w:r>
      <w:bookmarkStart w:id="12" w:name="_Hlk90648482"/>
      <w:r w:rsidRPr="00A535FE">
        <w:rPr>
          <w:rFonts w:ascii="Arial" w:hAnsi="Arial" w:cs="Arial"/>
          <w:sz w:val="24"/>
          <w:szCs w:val="24"/>
          <w:lang w:val="sr-Cyrl-RS"/>
        </w:rPr>
        <w:t>с</w:t>
      </w:r>
      <w:r w:rsidR="00F41BA2" w:rsidRPr="00A535FE">
        <w:rPr>
          <w:rFonts w:ascii="Arial" w:hAnsi="Arial" w:cs="Arial"/>
          <w:sz w:val="24"/>
          <w:szCs w:val="24"/>
          <w:lang w:val="sr-Cyrl-RS"/>
        </w:rPr>
        <w:t>тановање</w:t>
      </w:r>
      <w:r w:rsidR="005D35C9" w:rsidRPr="00A535FE">
        <w:rPr>
          <w:rFonts w:ascii="Arial" w:hAnsi="Arial" w:cs="Arial"/>
          <w:sz w:val="24"/>
          <w:szCs w:val="24"/>
          <w:lang w:val="sr-Cyrl-RS"/>
        </w:rPr>
        <w:t xml:space="preserve"> </w:t>
      </w:r>
      <w:r w:rsidR="004F4F9F" w:rsidRPr="00A535FE">
        <w:rPr>
          <w:rFonts w:ascii="Arial" w:hAnsi="Arial" w:cs="Arial"/>
          <w:sz w:val="24"/>
          <w:szCs w:val="24"/>
          <w:lang w:val="sr-Cyrl-RS"/>
        </w:rPr>
        <w:t>–</w:t>
      </w:r>
      <w:r w:rsidR="005D35C9" w:rsidRPr="00A535FE">
        <w:rPr>
          <w:rFonts w:ascii="Arial" w:hAnsi="Arial" w:cs="Arial"/>
          <w:sz w:val="24"/>
          <w:szCs w:val="24"/>
          <w:lang w:val="sr-Cyrl-RS"/>
        </w:rPr>
        <w:t xml:space="preserve"> С</w:t>
      </w:r>
      <w:r w:rsidR="004F4F9F" w:rsidRPr="00A535FE">
        <w:rPr>
          <w:rFonts w:ascii="Arial" w:hAnsi="Arial" w:cs="Arial"/>
          <w:sz w:val="24"/>
          <w:szCs w:val="24"/>
          <w:lang w:val="sr-Cyrl-RS"/>
        </w:rPr>
        <w:t>5</w:t>
      </w:r>
      <w:r w:rsidR="005531D2" w:rsidRPr="00A535FE">
        <w:rPr>
          <w:rFonts w:ascii="Arial" w:hAnsi="Arial" w:cs="Arial"/>
          <w:sz w:val="24"/>
          <w:szCs w:val="24"/>
          <w:lang w:val="sr-Cyrl-RS"/>
        </w:rPr>
        <w:t xml:space="preserve"> зона вишепородичног становања у формираним градским блоковима</w:t>
      </w:r>
      <w:r w:rsidR="00416F9E" w:rsidRPr="00A535FE">
        <w:rPr>
          <w:rFonts w:ascii="Arial" w:hAnsi="Arial" w:cs="Arial"/>
          <w:sz w:val="24"/>
          <w:szCs w:val="24"/>
          <w:lang w:val="sr-Cyrl-RS"/>
        </w:rPr>
        <w:t xml:space="preserve"> у </w:t>
      </w:r>
      <w:r w:rsidR="00082FED" w:rsidRPr="00A535FE">
        <w:rPr>
          <w:rFonts w:ascii="Arial" w:hAnsi="Arial" w:cs="Arial"/>
          <w:sz w:val="24"/>
          <w:szCs w:val="24"/>
          <w:lang w:val="sr-Cyrl-RS"/>
        </w:rPr>
        <w:t xml:space="preserve">централној и </w:t>
      </w:r>
      <w:r w:rsidR="00416F9E" w:rsidRPr="00A535FE">
        <w:rPr>
          <w:rFonts w:ascii="Arial" w:hAnsi="Arial" w:cs="Arial"/>
          <w:sz w:val="24"/>
          <w:szCs w:val="24"/>
          <w:lang w:val="sr-Cyrl-RS"/>
        </w:rPr>
        <w:t>средњој зони</w:t>
      </w:r>
      <w:r w:rsidR="005531D2" w:rsidRPr="00A535FE">
        <w:rPr>
          <w:rFonts w:ascii="Arial" w:hAnsi="Arial" w:cs="Arial"/>
          <w:sz w:val="24"/>
          <w:szCs w:val="24"/>
          <w:lang w:val="sr-Cyrl-RS"/>
        </w:rPr>
        <w:t xml:space="preserve"> </w:t>
      </w:r>
      <w:bookmarkEnd w:id="12"/>
    </w:p>
    <w:p w14:paraId="03B66AFC" w14:textId="77777777" w:rsidR="00B92284" w:rsidRPr="00A535FE" w:rsidRDefault="00B92284" w:rsidP="00DC23B2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0832F14F" w14:textId="77777777" w:rsidR="00D46645" w:rsidRPr="00A535FE" w:rsidRDefault="007C0E93" w:rsidP="00DC23B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A535FE">
        <w:rPr>
          <w:sz w:val="24"/>
          <w:szCs w:val="24"/>
        </w:rPr>
        <w:t>Предложена</w:t>
      </w:r>
      <w:r w:rsidR="00077545" w:rsidRPr="00A535FE">
        <w:rPr>
          <w:sz w:val="24"/>
          <w:szCs w:val="24"/>
        </w:rPr>
        <w:t xml:space="preserve"> планирана намена површина приказана је</w:t>
      </w:r>
      <w:r w:rsidR="00E16C20" w:rsidRPr="00A535FE">
        <w:rPr>
          <w:sz w:val="24"/>
          <w:szCs w:val="24"/>
        </w:rPr>
        <w:t xml:space="preserve"> на графичком прилогу </w:t>
      </w:r>
      <w:r w:rsidR="00F50A1E" w:rsidRPr="00A535FE">
        <w:rPr>
          <w:sz w:val="24"/>
          <w:szCs w:val="24"/>
          <w:lang w:val="sr-Cyrl-RS"/>
        </w:rPr>
        <w:t xml:space="preserve">- лист </w:t>
      </w:r>
      <w:r w:rsidR="003059A3" w:rsidRPr="00A535FE">
        <w:rPr>
          <w:sz w:val="24"/>
          <w:szCs w:val="24"/>
        </w:rPr>
        <w:t>бр.</w:t>
      </w:r>
      <w:r w:rsidR="00AF2DE2" w:rsidRPr="00A535FE">
        <w:rPr>
          <w:sz w:val="24"/>
          <w:szCs w:val="24"/>
        </w:rPr>
        <w:t xml:space="preserve"> </w:t>
      </w:r>
      <w:r w:rsidR="00C752C3" w:rsidRPr="00A535FE">
        <w:rPr>
          <w:sz w:val="24"/>
          <w:szCs w:val="24"/>
          <w:lang w:val="sr-Cyrl-RS"/>
        </w:rPr>
        <w:t>3</w:t>
      </w:r>
      <w:r w:rsidR="003059A3" w:rsidRPr="00A535FE">
        <w:rPr>
          <w:sz w:val="24"/>
          <w:szCs w:val="24"/>
        </w:rPr>
        <w:t xml:space="preserve"> „</w:t>
      </w:r>
      <w:r w:rsidR="00077545" w:rsidRPr="00A535FE">
        <w:rPr>
          <w:sz w:val="24"/>
          <w:szCs w:val="24"/>
        </w:rPr>
        <w:t>П</w:t>
      </w:r>
      <w:r w:rsidR="00A66E67" w:rsidRPr="00A535FE">
        <w:rPr>
          <w:sz w:val="24"/>
          <w:szCs w:val="24"/>
        </w:rPr>
        <w:t>лан</w:t>
      </w:r>
      <w:r w:rsidR="00077545" w:rsidRPr="00A535FE">
        <w:rPr>
          <w:sz w:val="24"/>
          <w:szCs w:val="24"/>
        </w:rPr>
        <w:t>ирана намена</w:t>
      </w:r>
      <w:r w:rsidR="00A66E67" w:rsidRPr="00A535FE">
        <w:rPr>
          <w:sz w:val="24"/>
          <w:szCs w:val="24"/>
        </w:rPr>
        <w:t xml:space="preserve"> површ</w:t>
      </w:r>
      <w:r w:rsidR="003059A3" w:rsidRPr="00A535FE">
        <w:rPr>
          <w:sz w:val="24"/>
          <w:szCs w:val="24"/>
        </w:rPr>
        <w:t>ина“</w:t>
      </w:r>
      <w:r w:rsidR="00A66E67" w:rsidRPr="00A535FE">
        <w:rPr>
          <w:sz w:val="24"/>
          <w:szCs w:val="24"/>
        </w:rPr>
        <w:t xml:space="preserve"> Р 1:</w:t>
      </w:r>
      <w:r w:rsidR="00FE0B42" w:rsidRPr="00A535FE">
        <w:rPr>
          <w:sz w:val="24"/>
          <w:szCs w:val="24"/>
          <w:lang w:val="sr-Cyrl-RS"/>
        </w:rPr>
        <w:t>5</w:t>
      </w:r>
      <w:r w:rsidR="005D35C9" w:rsidRPr="00A535FE">
        <w:rPr>
          <w:sz w:val="24"/>
          <w:szCs w:val="24"/>
          <w:lang w:val="sr-Cyrl-RS"/>
        </w:rPr>
        <w:t>00</w:t>
      </w:r>
      <w:r w:rsidR="00E16C20" w:rsidRPr="00A535FE">
        <w:rPr>
          <w:sz w:val="24"/>
          <w:szCs w:val="24"/>
        </w:rPr>
        <w:t>.</w:t>
      </w:r>
    </w:p>
    <w:p w14:paraId="25601A2D" w14:textId="77777777" w:rsidR="00CA1C87" w:rsidRPr="00A535FE" w:rsidRDefault="00CA1C87" w:rsidP="00DC23B2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05F683D6" w14:textId="77777777" w:rsidR="00DF2950" w:rsidRPr="00A535FE" w:rsidRDefault="00DF2950" w:rsidP="000061DD">
      <w:pPr>
        <w:autoSpaceDE w:val="0"/>
        <w:autoSpaceDN w:val="0"/>
        <w:adjustRightInd w:val="0"/>
        <w:ind w:firstLine="113"/>
        <w:jc w:val="both"/>
        <w:rPr>
          <w:b/>
          <w:sz w:val="24"/>
          <w:szCs w:val="24"/>
          <w:lang w:val="sr-Latn-RS"/>
        </w:rPr>
      </w:pPr>
    </w:p>
    <w:p w14:paraId="5D2C5FAA" w14:textId="77777777" w:rsidR="00D46645" w:rsidRPr="00A535FE" w:rsidRDefault="008750BC" w:rsidP="00DC23B2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A535FE">
        <w:rPr>
          <w:b/>
          <w:sz w:val="24"/>
          <w:szCs w:val="24"/>
        </w:rPr>
        <w:t>3</w:t>
      </w:r>
      <w:r w:rsidR="00064D5C" w:rsidRPr="00A535FE">
        <w:rPr>
          <w:b/>
          <w:sz w:val="24"/>
          <w:szCs w:val="24"/>
        </w:rPr>
        <w:t>.1</w:t>
      </w:r>
      <w:r w:rsidR="00A43F92" w:rsidRPr="00A535FE">
        <w:rPr>
          <w:b/>
          <w:sz w:val="24"/>
          <w:szCs w:val="24"/>
        </w:rPr>
        <w:tab/>
      </w:r>
      <w:r w:rsidR="00A43F92" w:rsidRPr="00A535FE">
        <w:rPr>
          <w:b/>
          <w:sz w:val="24"/>
          <w:szCs w:val="24"/>
        </w:rPr>
        <w:tab/>
      </w:r>
      <w:r w:rsidR="00A43F92" w:rsidRPr="00A535FE">
        <w:rPr>
          <w:b/>
          <w:sz w:val="24"/>
          <w:szCs w:val="24"/>
        </w:rPr>
        <w:tab/>
      </w:r>
      <w:r w:rsidR="00A43F92" w:rsidRPr="00A535FE">
        <w:rPr>
          <w:b/>
          <w:sz w:val="24"/>
          <w:szCs w:val="24"/>
        </w:rPr>
        <w:tab/>
      </w:r>
      <w:r w:rsidR="00E16C20" w:rsidRPr="00A535FE">
        <w:rPr>
          <w:b/>
          <w:sz w:val="24"/>
          <w:szCs w:val="24"/>
        </w:rPr>
        <w:t>Површине јавне намене</w:t>
      </w:r>
    </w:p>
    <w:p w14:paraId="0A5EDC12" w14:textId="77777777" w:rsidR="00195BED" w:rsidRPr="00A535FE" w:rsidRDefault="00195BED" w:rsidP="00DC23B2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742D53CF" w14:textId="77777777" w:rsidR="00AB0223" w:rsidRPr="00A535FE" w:rsidRDefault="00543F6B" w:rsidP="00AB0223">
      <w:pPr>
        <w:jc w:val="both"/>
        <w:rPr>
          <w:b/>
          <w:bCs/>
          <w:sz w:val="24"/>
          <w:szCs w:val="24"/>
          <w:lang w:val="sr-Cyrl-RS"/>
        </w:rPr>
      </w:pPr>
      <w:r w:rsidRPr="00A535FE">
        <w:rPr>
          <w:b/>
          <w:bCs/>
          <w:sz w:val="24"/>
          <w:szCs w:val="24"/>
          <w:lang w:val="sr-Cyrl-RS"/>
        </w:rPr>
        <w:t xml:space="preserve">3.1.1. </w:t>
      </w:r>
      <w:r w:rsidR="009F3CA4" w:rsidRPr="00A535FE">
        <w:rPr>
          <w:b/>
          <w:bCs/>
          <w:sz w:val="24"/>
          <w:szCs w:val="24"/>
          <w:lang w:val="sr-Cyrl-RS"/>
        </w:rPr>
        <w:t>Планиран</w:t>
      </w:r>
      <w:r w:rsidR="005531D2" w:rsidRPr="00A535FE">
        <w:rPr>
          <w:b/>
          <w:bCs/>
          <w:sz w:val="24"/>
          <w:szCs w:val="24"/>
          <w:lang w:val="sr-Cyrl-RS"/>
        </w:rPr>
        <w:t>а</w:t>
      </w:r>
      <w:r w:rsidR="009D49C4" w:rsidRPr="00A535FE">
        <w:rPr>
          <w:b/>
          <w:bCs/>
          <w:sz w:val="24"/>
          <w:szCs w:val="24"/>
          <w:lang w:val="sr-Cyrl-RS"/>
        </w:rPr>
        <w:t xml:space="preserve"> </w:t>
      </w:r>
      <w:r w:rsidR="005531D2" w:rsidRPr="00A535FE">
        <w:rPr>
          <w:b/>
          <w:bCs/>
          <w:sz w:val="24"/>
          <w:szCs w:val="24"/>
          <w:lang w:val="sr-Cyrl-RS"/>
        </w:rPr>
        <w:t>мрежа саобраћајница</w:t>
      </w:r>
      <w:r w:rsidR="00F55944" w:rsidRPr="00A535FE">
        <w:rPr>
          <w:b/>
          <w:bCs/>
          <w:sz w:val="24"/>
          <w:szCs w:val="24"/>
          <w:lang w:val="sr-Cyrl-RS"/>
        </w:rPr>
        <w:t xml:space="preserve"> </w:t>
      </w:r>
    </w:p>
    <w:p w14:paraId="09F53206" w14:textId="77777777" w:rsidR="002840F0" w:rsidRPr="00A535FE" w:rsidRDefault="002840F0" w:rsidP="002840F0">
      <w:pPr>
        <w:jc w:val="both"/>
      </w:pPr>
    </w:p>
    <w:p w14:paraId="1E8CD38B" w14:textId="77777777" w:rsidR="00582E7C" w:rsidRPr="00A535FE" w:rsidRDefault="00582E7C" w:rsidP="00582E7C">
      <w:pPr>
        <w:jc w:val="both"/>
        <w:rPr>
          <w:rFonts w:cs="Tahoma"/>
          <w:sz w:val="24"/>
          <w:szCs w:val="24"/>
          <w:lang w:val="sr-Cyrl-RS"/>
        </w:rPr>
      </w:pPr>
      <w:r w:rsidRPr="00A535FE">
        <w:rPr>
          <w:sz w:val="24"/>
          <w:szCs w:val="24"/>
        </w:rPr>
        <w:t>Концепт уличне мреже заснива се на П</w:t>
      </w:r>
      <w:r w:rsidRPr="00A535FE">
        <w:rPr>
          <w:sz w:val="24"/>
          <w:szCs w:val="24"/>
          <w:lang w:val="sr-Cyrl-RS"/>
        </w:rPr>
        <w:t xml:space="preserve">ГР Београда. </w:t>
      </w:r>
      <w:r w:rsidRPr="00A535FE">
        <w:rPr>
          <w:sz w:val="24"/>
          <w:szCs w:val="24"/>
        </w:rPr>
        <w:t xml:space="preserve">У функционално рангираној уличној мрежи града саобраћајнице унутар границе Плана остају део секундарне уличне мреже. </w:t>
      </w:r>
      <w:r w:rsidRPr="00A535FE">
        <w:rPr>
          <w:sz w:val="24"/>
          <w:szCs w:val="24"/>
          <w:lang w:val="sr-Cyrl-CS"/>
        </w:rPr>
        <w:t>Саобраћајна мрежа</w:t>
      </w:r>
      <w:r w:rsidRPr="00A535FE">
        <w:rPr>
          <w:sz w:val="24"/>
          <w:szCs w:val="24"/>
          <w:lang w:val="ru-RU"/>
        </w:rPr>
        <w:t xml:space="preserve"> је </w:t>
      </w:r>
      <w:r w:rsidRPr="00A535FE">
        <w:rPr>
          <w:sz w:val="24"/>
          <w:szCs w:val="24"/>
          <w:lang w:val="sr-Cyrl-CS"/>
        </w:rPr>
        <w:t xml:space="preserve">планирана за двосмерни саобраћај како би се омогућио неометан и безбедан приступ свим планираним садржајима. </w:t>
      </w:r>
    </w:p>
    <w:p w14:paraId="1B9C3A4A" w14:textId="77777777" w:rsidR="00582E7C" w:rsidRPr="00A535FE" w:rsidRDefault="00582E7C" w:rsidP="002840F0">
      <w:pPr>
        <w:jc w:val="both"/>
      </w:pPr>
    </w:p>
    <w:p w14:paraId="5374E49A" w14:textId="5D903537" w:rsidR="0013415D" w:rsidRPr="00A535FE" w:rsidRDefault="0013415D" w:rsidP="0013415D">
      <w:pPr>
        <w:jc w:val="both"/>
        <w:rPr>
          <w:rFonts w:cs="Tahoma"/>
          <w:sz w:val="24"/>
          <w:szCs w:val="24"/>
          <w:lang w:val="sr-Cyrl-RS"/>
        </w:rPr>
      </w:pPr>
      <w:r w:rsidRPr="00A535FE">
        <w:rPr>
          <w:rFonts w:cs="Tahoma"/>
          <w:sz w:val="24"/>
          <w:szCs w:val="24"/>
        </w:rPr>
        <w:t xml:space="preserve">Планирану саобраћајну мрежу формира </w:t>
      </w:r>
      <w:r w:rsidR="00A14904" w:rsidRPr="00A535FE">
        <w:rPr>
          <w:rFonts w:cs="Tahoma"/>
          <w:sz w:val="24"/>
          <w:szCs w:val="24"/>
          <w:lang w:val="sr-Cyrl-RS"/>
        </w:rPr>
        <w:t xml:space="preserve">део </w:t>
      </w:r>
      <w:r w:rsidRPr="00A535FE">
        <w:rPr>
          <w:rFonts w:cs="Tahoma"/>
          <w:sz w:val="24"/>
          <w:szCs w:val="24"/>
          <w:lang w:val="sr-Cyrl-RS"/>
        </w:rPr>
        <w:t>саобраћајниц</w:t>
      </w:r>
      <w:r w:rsidR="00A14904" w:rsidRPr="00A535FE">
        <w:rPr>
          <w:rFonts w:cs="Tahoma"/>
          <w:sz w:val="24"/>
          <w:szCs w:val="24"/>
          <w:lang w:val="sr-Cyrl-RS"/>
        </w:rPr>
        <w:t>е</w:t>
      </w:r>
      <w:r w:rsidRPr="00A535FE">
        <w:rPr>
          <w:rFonts w:cs="Tahoma"/>
          <w:sz w:val="24"/>
          <w:szCs w:val="24"/>
          <w:lang w:val="sr-Cyrl-RS"/>
        </w:rPr>
        <w:t xml:space="preserve"> Др. Велизара Косановића, преко које се остварује веза са</w:t>
      </w:r>
      <w:r w:rsidR="00D2151D" w:rsidRPr="00A535FE">
        <w:rPr>
          <w:rFonts w:cs="Tahoma"/>
          <w:sz w:val="24"/>
          <w:szCs w:val="24"/>
          <w:lang w:val="sr-Cyrl-RS"/>
        </w:rPr>
        <w:t xml:space="preserve"> улицама</w:t>
      </w:r>
      <w:r w:rsidRPr="00A535FE">
        <w:rPr>
          <w:rFonts w:cs="Tahoma"/>
          <w:sz w:val="24"/>
          <w:szCs w:val="24"/>
          <w:lang w:val="sr-Cyrl-RS"/>
        </w:rPr>
        <w:t xml:space="preserve"> Мис Ирбијев</w:t>
      </w:r>
      <w:r w:rsidR="00D2151D" w:rsidRPr="00A535FE">
        <w:rPr>
          <w:rFonts w:cs="Tahoma"/>
          <w:sz w:val="24"/>
          <w:szCs w:val="24"/>
          <w:lang w:val="sr-Cyrl-RS"/>
        </w:rPr>
        <w:t xml:space="preserve">а, </w:t>
      </w:r>
      <w:r w:rsidRPr="00A535FE">
        <w:rPr>
          <w:rFonts w:cs="Tahoma"/>
          <w:sz w:val="24"/>
          <w:szCs w:val="24"/>
          <w:lang w:val="sr-Cyrl-RS"/>
        </w:rPr>
        <w:t>Долењск</w:t>
      </w:r>
      <w:r w:rsidR="00D2151D" w:rsidRPr="00A535FE">
        <w:rPr>
          <w:rFonts w:cs="Tahoma"/>
          <w:sz w:val="24"/>
          <w:szCs w:val="24"/>
          <w:lang w:val="sr-Cyrl-RS"/>
        </w:rPr>
        <w:t xml:space="preserve">а и Учитељска, као </w:t>
      </w:r>
      <w:r w:rsidRPr="00A535FE">
        <w:rPr>
          <w:rFonts w:cs="Tahoma"/>
          <w:sz w:val="24"/>
          <w:szCs w:val="24"/>
          <w:lang w:val="sr-Cyrl-RS"/>
        </w:rPr>
        <w:t xml:space="preserve">и новопланиране саобраћајнице Нова 1 и Нова 2 унутар зоне предметног </w:t>
      </w:r>
      <w:r w:rsidR="00A14904" w:rsidRPr="00A535FE">
        <w:rPr>
          <w:rFonts w:cs="Tahoma"/>
          <w:sz w:val="24"/>
          <w:szCs w:val="24"/>
          <w:lang w:val="sr-Cyrl-RS"/>
        </w:rPr>
        <w:t>П</w:t>
      </w:r>
      <w:r w:rsidRPr="00A535FE">
        <w:rPr>
          <w:rFonts w:cs="Tahoma"/>
          <w:sz w:val="24"/>
          <w:szCs w:val="24"/>
          <w:lang w:val="sr-Cyrl-RS"/>
        </w:rPr>
        <w:t>лана.</w:t>
      </w:r>
    </w:p>
    <w:p w14:paraId="4672B8DE" w14:textId="77777777" w:rsidR="0013415D" w:rsidRPr="00A535FE" w:rsidRDefault="0013415D" w:rsidP="00764249">
      <w:pPr>
        <w:jc w:val="both"/>
        <w:rPr>
          <w:rFonts w:cs="Tahoma"/>
          <w:sz w:val="24"/>
          <w:szCs w:val="24"/>
          <w:lang w:val="sr-Cyrl-RS"/>
        </w:rPr>
      </w:pPr>
    </w:p>
    <w:p w14:paraId="3A2AFD15" w14:textId="4721D761" w:rsidR="002F3F63" w:rsidRPr="00A535FE" w:rsidRDefault="005F43F1" w:rsidP="005F43F1">
      <w:pPr>
        <w:jc w:val="both"/>
        <w:rPr>
          <w:rFonts w:cs="Tahoma"/>
          <w:sz w:val="24"/>
          <w:szCs w:val="24"/>
          <w:lang w:val="sr-Cyrl-RS"/>
        </w:rPr>
      </w:pPr>
      <w:r w:rsidRPr="00A535FE">
        <w:rPr>
          <w:rFonts w:cs="Tahoma"/>
          <w:sz w:val="24"/>
          <w:szCs w:val="24"/>
          <w:lang w:val="sr-Cyrl-RS"/>
        </w:rPr>
        <w:t>У нивелационом погледу, п</w:t>
      </w:r>
      <w:r w:rsidR="002840F0" w:rsidRPr="00A535FE">
        <w:rPr>
          <w:rFonts w:cs="Tahoma"/>
          <w:sz w:val="24"/>
          <w:szCs w:val="24"/>
        </w:rPr>
        <w:t>ланиран</w:t>
      </w:r>
      <w:r w:rsidRPr="00A535FE">
        <w:rPr>
          <w:rFonts w:cs="Tahoma"/>
          <w:sz w:val="24"/>
          <w:szCs w:val="24"/>
          <w:lang w:val="sr-Cyrl-RS"/>
        </w:rPr>
        <w:t>а</w:t>
      </w:r>
      <w:r w:rsidR="002840F0" w:rsidRPr="00A535FE">
        <w:rPr>
          <w:rFonts w:cs="Tahoma"/>
          <w:sz w:val="24"/>
          <w:szCs w:val="24"/>
        </w:rPr>
        <w:t xml:space="preserve"> саобраћајн</w:t>
      </w:r>
      <w:r w:rsidRPr="00A535FE">
        <w:rPr>
          <w:rFonts w:cs="Tahoma"/>
          <w:sz w:val="24"/>
          <w:szCs w:val="24"/>
          <w:lang w:val="sr-Cyrl-RS"/>
        </w:rPr>
        <w:t>а</w:t>
      </w:r>
      <w:r w:rsidR="002840F0" w:rsidRPr="00A535FE">
        <w:rPr>
          <w:rFonts w:cs="Tahoma"/>
          <w:sz w:val="24"/>
          <w:szCs w:val="24"/>
        </w:rPr>
        <w:t xml:space="preserve"> мреж</w:t>
      </w:r>
      <w:r w:rsidRPr="00A535FE">
        <w:rPr>
          <w:rFonts w:cs="Tahoma"/>
          <w:sz w:val="24"/>
          <w:szCs w:val="24"/>
          <w:lang w:val="sr-Cyrl-RS"/>
        </w:rPr>
        <w:t xml:space="preserve">а је прилагођена постојећем терену. </w:t>
      </w:r>
      <w:r w:rsidR="0079299F" w:rsidRPr="00A535FE">
        <w:rPr>
          <w:rFonts w:cs="Tahoma"/>
          <w:sz w:val="24"/>
          <w:szCs w:val="24"/>
          <w:lang w:val="sr-Cyrl-RS"/>
        </w:rPr>
        <w:t>Д</w:t>
      </w:r>
      <w:r w:rsidR="002B36BA" w:rsidRPr="00A535FE">
        <w:rPr>
          <w:rFonts w:cs="Tahoma"/>
          <w:sz w:val="24"/>
          <w:szCs w:val="24"/>
          <w:lang w:val="sr-Cyrl-RS"/>
        </w:rPr>
        <w:t>ео улице Др. Велизара Косановића који се налази у границама овог Плана</w:t>
      </w:r>
      <w:r w:rsidR="0079299F" w:rsidRPr="00A535FE">
        <w:rPr>
          <w:rFonts w:cs="Tahoma"/>
          <w:sz w:val="24"/>
          <w:szCs w:val="24"/>
          <w:lang w:val="sr-Cyrl-RS"/>
        </w:rPr>
        <w:t xml:space="preserve">, </w:t>
      </w:r>
      <w:r w:rsidR="002B36BA" w:rsidRPr="00A535FE">
        <w:rPr>
          <w:rFonts w:cs="Tahoma"/>
          <w:sz w:val="24"/>
          <w:szCs w:val="24"/>
          <w:lang w:val="sr-Cyrl-RS"/>
        </w:rPr>
        <w:t xml:space="preserve"> </w:t>
      </w:r>
      <w:r w:rsidR="009E4DD5" w:rsidRPr="00A535FE">
        <w:rPr>
          <w:rFonts w:cs="Tahoma"/>
          <w:sz w:val="24"/>
          <w:szCs w:val="24"/>
          <w:lang w:val="sr-Cyrl-RS"/>
        </w:rPr>
        <w:t xml:space="preserve"> </w:t>
      </w:r>
      <w:r w:rsidR="001B54A5" w:rsidRPr="00A535FE">
        <w:rPr>
          <w:rFonts w:cs="Tahoma"/>
          <w:sz w:val="24"/>
          <w:szCs w:val="24"/>
          <w:lang w:val="sr-Cyrl-RS"/>
        </w:rPr>
        <w:t xml:space="preserve">планиран је да се својим </w:t>
      </w:r>
      <w:r w:rsidR="009E4DD5" w:rsidRPr="00A535FE">
        <w:rPr>
          <w:rFonts w:cs="Tahoma"/>
          <w:sz w:val="24"/>
          <w:szCs w:val="24"/>
          <w:lang w:val="sr-Cyrl-RS"/>
        </w:rPr>
        <w:t>регулацион</w:t>
      </w:r>
      <w:r w:rsidR="001B54A5" w:rsidRPr="00A535FE">
        <w:rPr>
          <w:rFonts w:cs="Tahoma"/>
          <w:sz w:val="24"/>
          <w:szCs w:val="24"/>
          <w:lang w:val="sr-Cyrl-RS"/>
        </w:rPr>
        <w:t xml:space="preserve">о - </w:t>
      </w:r>
      <w:r w:rsidR="009E4DD5" w:rsidRPr="00A535FE">
        <w:rPr>
          <w:rFonts w:cs="Tahoma"/>
          <w:sz w:val="24"/>
          <w:szCs w:val="24"/>
          <w:lang w:val="sr-Cyrl-RS"/>
        </w:rPr>
        <w:t>нивелацион</w:t>
      </w:r>
      <w:r w:rsidR="0079299F" w:rsidRPr="00A535FE">
        <w:rPr>
          <w:rFonts w:cs="Tahoma"/>
          <w:sz w:val="24"/>
          <w:szCs w:val="24"/>
          <w:lang w:val="sr-Cyrl-RS"/>
        </w:rPr>
        <w:t xml:space="preserve">им </w:t>
      </w:r>
      <w:r w:rsidR="009E4DD5" w:rsidRPr="00A535FE">
        <w:rPr>
          <w:rFonts w:cs="Tahoma"/>
          <w:sz w:val="24"/>
          <w:szCs w:val="24"/>
          <w:lang w:val="sr-Cyrl-RS"/>
        </w:rPr>
        <w:t>елементи</w:t>
      </w:r>
      <w:r w:rsidR="0079299F" w:rsidRPr="00A535FE">
        <w:rPr>
          <w:rFonts w:cs="Tahoma"/>
          <w:sz w:val="24"/>
          <w:szCs w:val="24"/>
          <w:lang w:val="sr-Cyrl-RS"/>
        </w:rPr>
        <w:t xml:space="preserve">ма </w:t>
      </w:r>
      <w:r w:rsidR="001B54A5" w:rsidRPr="00A535FE">
        <w:rPr>
          <w:rFonts w:cs="Tahoma"/>
          <w:sz w:val="24"/>
          <w:szCs w:val="24"/>
          <w:lang w:val="sr-Cyrl-RS"/>
        </w:rPr>
        <w:t>повеже са деловима ове улице на северу и југу. П</w:t>
      </w:r>
      <w:r w:rsidR="009E4DD5" w:rsidRPr="00A535FE">
        <w:rPr>
          <w:rFonts w:cs="Tahoma"/>
          <w:sz w:val="24"/>
          <w:szCs w:val="24"/>
          <w:lang w:val="sr-Cyrl-RS"/>
        </w:rPr>
        <w:t xml:space="preserve">опречни профил </w:t>
      </w:r>
      <w:r w:rsidR="001B54A5" w:rsidRPr="00A535FE">
        <w:rPr>
          <w:rFonts w:cs="Tahoma"/>
          <w:sz w:val="24"/>
          <w:szCs w:val="24"/>
          <w:lang w:val="sr-Cyrl-RS"/>
        </w:rPr>
        <w:t xml:space="preserve">улице Др. Велизара Косановића износи </w:t>
      </w:r>
      <w:r w:rsidR="00712261" w:rsidRPr="00A535FE">
        <w:rPr>
          <w:rFonts w:cs="Tahoma"/>
          <w:sz w:val="24"/>
          <w:szCs w:val="24"/>
          <w:lang w:val="sr-Cyrl-RS"/>
        </w:rPr>
        <w:t xml:space="preserve">14,0 </w:t>
      </w:r>
      <w:r w:rsidR="00712261" w:rsidRPr="00A535FE">
        <w:rPr>
          <w:rFonts w:cs="Tahoma"/>
          <w:sz w:val="24"/>
          <w:szCs w:val="24"/>
          <w:lang w:val="sr-Latn-RS"/>
        </w:rPr>
        <w:t>m</w:t>
      </w:r>
      <w:r w:rsidR="005C024A" w:rsidRPr="00A535FE">
        <w:rPr>
          <w:rFonts w:cs="Tahoma"/>
          <w:sz w:val="24"/>
          <w:szCs w:val="24"/>
          <w:lang w:val="sr-Cyrl-RS"/>
        </w:rPr>
        <w:t>, од којих је</w:t>
      </w:r>
      <w:r w:rsidR="001D002A" w:rsidRPr="00A535FE">
        <w:rPr>
          <w:rFonts w:cs="Tahoma"/>
          <w:sz w:val="24"/>
          <w:szCs w:val="24"/>
          <w:lang w:val="sr-Cyrl-RS"/>
        </w:rPr>
        <w:t xml:space="preserve"> </w:t>
      </w:r>
      <w:r w:rsidR="00712261" w:rsidRPr="00A535FE">
        <w:rPr>
          <w:rFonts w:cs="Tahoma"/>
          <w:sz w:val="24"/>
          <w:szCs w:val="24"/>
          <w:lang w:val="sr-Cyrl-RS"/>
        </w:rPr>
        <w:t>коловоз ширине 9,0</w:t>
      </w:r>
      <w:r w:rsidR="00712261" w:rsidRPr="00A535FE">
        <w:rPr>
          <w:rFonts w:cs="Tahoma"/>
          <w:sz w:val="24"/>
          <w:szCs w:val="24"/>
          <w:lang w:val="sr-Latn-RS"/>
        </w:rPr>
        <w:t xml:space="preserve"> m</w:t>
      </w:r>
      <w:r w:rsidR="00712261" w:rsidRPr="00A535FE">
        <w:rPr>
          <w:rFonts w:cs="Tahoma"/>
          <w:sz w:val="24"/>
          <w:szCs w:val="24"/>
          <w:lang w:val="sr-Cyrl-RS"/>
        </w:rPr>
        <w:t xml:space="preserve"> и обострани тротоари ширине 2,5 </w:t>
      </w:r>
      <w:r w:rsidR="00712261" w:rsidRPr="00A535FE">
        <w:rPr>
          <w:rFonts w:cs="Tahoma"/>
          <w:sz w:val="24"/>
          <w:szCs w:val="24"/>
          <w:lang w:val="sr-Latn-RS"/>
        </w:rPr>
        <w:t>m</w:t>
      </w:r>
      <w:r w:rsidR="009E4DD5" w:rsidRPr="00A535FE">
        <w:rPr>
          <w:rFonts w:cs="Tahoma"/>
          <w:sz w:val="24"/>
          <w:szCs w:val="24"/>
          <w:lang w:val="sr-Cyrl-RS"/>
        </w:rPr>
        <w:t xml:space="preserve">. </w:t>
      </w:r>
      <w:r w:rsidR="005C024A" w:rsidRPr="00A535FE">
        <w:rPr>
          <w:rFonts w:cs="Tahoma"/>
          <w:sz w:val="24"/>
          <w:szCs w:val="24"/>
          <w:lang w:val="sr-Cyrl-RS"/>
        </w:rPr>
        <w:t xml:space="preserve"> </w:t>
      </w:r>
    </w:p>
    <w:p w14:paraId="1E3BDFB4" w14:textId="77777777" w:rsidR="009E4DD5" w:rsidRPr="00A535FE" w:rsidRDefault="009E4DD5" w:rsidP="005F43F1">
      <w:pPr>
        <w:jc w:val="both"/>
        <w:rPr>
          <w:rFonts w:cs="Tahoma"/>
          <w:sz w:val="24"/>
          <w:szCs w:val="24"/>
          <w:lang w:val="sr-Cyrl-RS"/>
        </w:rPr>
      </w:pPr>
    </w:p>
    <w:p w14:paraId="7A01C465" w14:textId="77777777" w:rsidR="0013415D" w:rsidRPr="00A535FE" w:rsidRDefault="005C024A" w:rsidP="005F43F1">
      <w:pPr>
        <w:jc w:val="both"/>
        <w:rPr>
          <w:rFonts w:cs="Tahoma"/>
          <w:sz w:val="24"/>
          <w:szCs w:val="24"/>
          <w:lang w:val="sr-Latn-RS"/>
        </w:rPr>
      </w:pPr>
      <w:r w:rsidRPr="00A535FE">
        <w:rPr>
          <w:rFonts w:cs="Tahoma"/>
          <w:sz w:val="24"/>
          <w:szCs w:val="24"/>
          <w:lang w:val="sr-Cyrl-RS"/>
        </w:rPr>
        <w:t>Укупна регулација п</w:t>
      </w:r>
      <w:r w:rsidRPr="00A535FE">
        <w:rPr>
          <w:rFonts w:cs="Tahoma"/>
          <w:sz w:val="24"/>
          <w:szCs w:val="24"/>
        </w:rPr>
        <w:t>ланиран</w:t>
      </w:r>
      <w:r w:rsidRPr="00A535FE">
        <w:rPr>
          <w:rFonts w:cs="Tahoma"/>
          <w:sz w:val="24"/>
          <w:szCs w:val="24"/>
          <w:lang w:val="sr-Cyrl-RS"/>
        </w:rPr>
        <w:t>их</w:t>
      </w:r>
      <w:r w:rsidRPr="00A535FE">
        <w:rPr>
          <w:rFonts w:cs="Tahoma"/>
          <w:sz w:val="24"/>
          <w:szCs w:val="24"/>
        </w:rPr>
        <w:t xml:space="preserve"> саобраћајниц</w:t>
      </w:r>
      <w:r w:rsidRPr="00A535FE">
        <w:rPr>
          <w:rFonts w:cs="Tahoma"/>
          <w:sz w:val="24"/>
          <w:szCs w:val="24"/>
          <w:lang w:val="sr-Cyrl-RS"/>
        </w:rPr>
        <w:t>а,</w:t>
      </w:r>
      <w:r w:rsidRPr="00A535FE">
        <w:rPr>
          <w:rFonts w:cs="Tahoma"/>
          <w:sz w:val="24"/>
          <w:szCs w:val="24"/>
        </w:rPr>
        <w:t xml:space="preserve"> </w:t>
      </w:r>
      <w:r w:rsidRPr="00A535FE">
        <w:rPr>
          <w:rFonts w:cs="Tahoma"/>
          <w:sz w:val="24"/>
          <w:szCs w:val="24"/>
          <w:lang w:val="sr-Cyrl-RS"/>
        </w:rPr>
        <w:t xml:space="preserve">Улице Нова 1 и Улице Нова 2 износи 9,0 </w:t>
      </w:r>
      <w:r w:rsidRPr="00A535FE">
        <w:rPr>
          <w:rFonts w:cs="Tahoma"/>
          <w:sz w:val="24"/>
          <w:szCs w:val="24"/>
          <w:lang w:val="sr-Latn-RS"/>
        </w:rPr>
        <w:t>m</w:t>
      </w:r>
      <w:r w:rsidRPr="00A535FE">
        <w:rPr>
          <w:rFonts w:cs="Tahoma"/>
          <w:sz w:val="24"/>
          <w:szCs w:val="24"/>
          <w:lang w:val="sr-Cyrl-RS"/>
        </w:rPr>
        <w:t xml:space="preserve"> и у</w:t>
      </w:r>
      <w:r w:rsidR="00BE27BA" w:rsidRPr="00A535FE">
        <w:rPr>
          <w:rFonts w:cs="Tahoma"/>
          <w:sz w:val="24"/>
          <w:szCs w:val="24"/>
          <w:lang w:val="sr-Cyrl-RS"/>
        </w:rPr>
        <w:t xml:space="preserve"> попречном профилу</w:t>
      </w:r>
      <w:r w:rsidRPr="00A535FE">
        <w:rPr>
          <w:rFonts w:cs="Tahoma"/>
          <w:sz w:val="24"/>
          <w:szCs w:val="24"/>
          <w:lang w:val="sr-Cyrl-RS"/>
        </w:rPr>
        <w:t xml:space="preserve"> садрже</w:t>
      </w:r>
      <w:r w:rsidR="00024518" w:rsidRPr="00A535FE">
        <w:rPr>
          <w:rFonts w:cs="Tahoma"/>
          <w:sz w:val="24"/>
          <w:szCs w:val="24"/>
          <w:lang w:val="sr-Cyrl-RS"/>
        </w:rPr>
        <w:t xml:space="preserve"> </w:t>
      </w:r>
      <w:r w:rsidR="00712261" w:rsidRPr="00A535FE">
        <w:rPr>
          <w:rFonts w:cs="Tahoma"/>
          <w:sz w:val="24"/>
          <w:szCs w:val="24"/>
          <w:lang w:val="sr-Cyrl-RS"/>
        </w:rPr>
        <w:t>коловоз ширине 6,0</w:t>
      </w:r>
      <w:r w:rsidR="00712261" w:rsidRPr="00A535FE">
        <w:rPr>
          <w:rFonts w:cs="Tahoma"/>
          <w:sz w:val="24"/>
          <w:szCs w:val="24"/>
          <w:lang w:val="sr-Latn-RS"/>
        </w:rPr>
        <w:t xml:space="preserve"> m</w:t>
      </w:r>
      <w:r w:rsidR="00712261" w:rsidRPr="00A535FE">
        <w:rPr>
          <w:rFonts w:cs="Tahoma"/>
          <w:sz w:val="24"/>
          <w:szCs w:val="24"/>
          <w:lang w:val="sr-Cyrl-RS"/>
        </w:rPr>
        <w:t xml:space="preserve"> и обостран</w:t>
      </w:r>
      <w:r w:rsidRPr="00A535FE">
        <w:rPr>
          <w:rFonts w:cs="Tahoma"/>
          <w:sz w:val="24"/>
          <w:szCs w:val="24"/>
          <w:lang w:val="sr-Cyrl-RS"/>
        </w:rPr>
        <w:t>е</w:t>
      </w:r>
      <w:r w:rsidR="00712261" w:rsidRPr="00A535FE">
        <w:rPr>
          <w:rFonts w:cs="Tahoma"/>
          <w:sz w:val="24"/>
          <w:szCs w:val="24"/>
          <w:lang w:val="sr-Cyrl-RS"/>
        </w:rPr>
        <w:t xml:space="preserve"> тротоар</w:t>
      </w:r>
      <w:r w:rsidRPr="00A535FE">
        <w:rPr>
          <w:rFonts w:cs="Tahoma"/>
          <w:sz w:val="24"/>
          <w:szCs w:val="24"/>
          <w:lang w:val="sr-Cyrl-RS"/>
        </w:rPr>
        <w:t>е</w:t>
      </w:r>
      <w:r w:rsidR="00712261" w:rsidRPr="00A535FE">
        <w:rPr>
          <w:rFonts w:cs="Tahoma"/>
          <w:sz w:val="24"/>
          <w:szCs w:val="24"/>
          <w:lang w:val="sr-Cyrl-RS"/>
        </w:rPr>
        <w:t xml:space="preserve"> ширине 1,5</w:t>
      </w:r>
      <w:r w:rsidR="00712261" w:rsidRPr="00A535FE">
        <w:rPr>
          <w:rFonts w:cs="Tahoma"/>
          <w:sz w:val="24"/>
          <w:szCs w:val="24"/>
          <w:lang w:val="sr-Latn-RS"/>
        </w:rPr>
        <w:t xml:space="preserve"> m</w:t>
      </w:r>
      <w:r w:rsidR="00712261" w:rsidRPr="00A535FE">
        <w:rPr>
          <w:rFonts w:cs="Tahoma"/>
          <w:sz w:val="24"/>
          <w:szCs w:val="24"/>
        </w:rPr>
        <w:t>.</w:t>
      </w:r>
    </w:p>
    <w:p w14:paraId="30D845E3" w14:textId="77777777" w:rsidR="0013415D" w:rsidRPr="00A535FE" w:rsidRDefault="0013415D" w:rsidP="005F43F1">
      <w:pPr>
        <w:jc w:val="both"/>
        <w:rPr>
          <w:sz w:val="24"/>
          <w:szCs w:val="24"/>
        </w:rPr>
      </w:pPr>
    </w:p>
    <w:p w14:paraId="6D42F27E" w14:textId="3591B83A" w:rsidR="00107A8E" w:rsidRPr="00A535FE" w:rsidRDefault="005F43F1" w:rsidP="002840F0">
      <w:pPr>
        <w:jc w:val="both"/>
        <w:rPr>
          <w:b/>
          <w:sz w:val="24"/>
          <w:szCs w:val="24"/>
          <w:lang w:val="ru-RU"/>
        </w:rPr>
      </w:pPr>
      <w:r w:rsidRPr="00A535FE">
        <w:rPr>
          <w:sz w:val="24"/>
          <w:szCs w:val="24"/>
        </w:rPr>
        <w:t>П</w:t>
      </w:r>
      <w:r w:rsidRPr="00A535FE">
        <w:rPr>
          <w:sz w:val="24"/>
          <w:szCs w:val="24"/>
          <w:lang w:val="sr-Cyrl-RS"/>
        </w:rPr>
        <w:t xml:space="preserve">ланирано </w:t>
      </w:r>
      <w:r w:rsidRPr="00A535FE">
        <w:rPr>
          <w:sz w:val="24"/>
          <w:szCs w:val="24"/>
        </w:rPr>
        <w:t>саобраћајно решење</w:t>
      </w:r>
      <w:r w:rsidRPr="00A535FE">
        <w:rPr>
          <w:sz w:val="24"/>
          <w:szCs w:val="24"/>
          <w:lang w:val="sr-Cyrl-RS"/>
        </w:rPr>
        <w:t xml:space="preserve"> </w:t>
      </w:r>
      <w:r w:rsidRPr="00A535FE">
        <w:rPr>
          <w:sz w:val="24"/>
          <w:szCs w:val="24"/>
        </w:rPr>
        <w:t>би</w:t>
      </w:r>
      <w:r w:rsidRPr="00A535FE">
        <w:rPr>
          <w:sz w:val="24"/>
          <w:szCs w:val="24"/>
          <w:lang w:val="sr-Cyrl-RS"/>
        </w:rPr>
        <w:t>ће</w:t>
      </w:r>
      <w:r w:rsidRPr="00A535FE">
        <w:rPr>
          <w:sz w:val="24"/>
          <w:szCs w:val="24"/>
        </w:rPr>
        <w:t xml:space="preserve"> преиспитано након прибављања свих потребних подлога и услова надлежних институција. Коначни елементи ситуационог, нивелационог и регулационог плана саобраћајних површина у оквиру границе Плана, дефинисаће се у току израде Нацрта плана.</w:t>
      </w:r>
    </w:p>
    <w:p w14:paraId="3C5DB832" w14:textId="77777777" w:rsidR="00C019DF" w:rsidRPr="00A535FE" w:rsidRDefault="00D018D5" w:rsidP="00C019DF">
      <w:pPr>
        <w:jc w:val="both"/>
        <w:rPr>
          <w:sz w:val="24"/>
          <w:szCs w:val="24"/>
          <w:lang w:val="sr-Cyrl-CS"/>
        </w:rPr>
      </w:pPr>
      <w:r w:rsidRPr="00A535FE">
        <w:rPr>
          <w:sz w:val="24"/>
          <w:szCs w:val="24"/>
        </w:rPr>
        <w:t>Развој јавног гра</w:t>
      </w:r>
      <w:r w:rsidR="00E53736" w:rsidRPr="00A535FE">
        <w:rPr>
          <w:sz w:val="24"/>
          <w:szCs w:val="24"/>
          <w:lang w:val="sr-Cyrl-RS"/>
        </w:rPr>
        <w:t>д</w:t>
      </w:r>
      <w:r w:rsidRPr="00A535FE">
        <w:rPr>
          <w:sz w:val="24"/>
          <w:szCs w:val="24"/>
        </w:rPr>
        <w:t xml:space="preserve">ског превоза путника овог простора, планираће се у складу са развојним плановима </w:t>
      </w:r>
      <w:r w:rsidR="0040121E" w:rsidRPr="00A535FE">
        <w:rPr>
          <w:sz w:val="24"/>
          <w:szCs w:val="24"/>
          <w:lang w:val="sr-Cyrl-RS"/>
        </w:rPr>
        <w:t xml:space="preserve">Секретаријата </w:t>
      </w:r>
      <w:r w:rsidRPr="00A535FE">
        <w:rPr>
          <w:sz w:val="24"/>
          <w:szCs w:val="24"/>
        </w:rPr>
        <w:t>за јавни превоз.</w:t>
      </w:r>
    </w:p>
    <w:p w14:paraId="549B8A29" w14:textId="77777777" w:rsidR="004A6FCC" w:rsidRPr="00A535FE" w:rsidRDefault="004A6FCC" w:rsidP="00520B53">
      <w:pPr>
        <w:jc w:val="both"/>
        <w:rPr>
          <w:b/>
          <w:bCs/>
          <w:sz w:val="24"/>
          <w:szCs w:val="24"/>
          <w:lang w:val="sr-Cyrl-RS"/>
        </w:rPr>
      </w:pPr>
    </w:p>
    <w:p w14:paraId="505ED58A" w14:textId="77777777" w:rsidR="004A6FCC" w:rsidRPr="00A535FE" w:rsidRDefault="004A6FCC" w:rsidP="00520B53">
      <w:pPr>
        <w:jc w:val="both"/>
        <w:rPr>
          <w:b/>
          <w:bCs/>
          <w:sz w:val="24"/>
          <w:szCs w:val="24"/>
          <w:lang w:val="sr-Cyrl-RS"/>
        </w:rPr>
      </w:pPr>
    </w:p>
    <w:p w14:paraId="29FF3BFF" w14:textId="2AE939E5" w:rsidR="00BA3ABD" w:rsidRPr="00A535FE" w:rsidRDefault="00543F6B" w:rsidP="00520B53">
      <w:pPr>
        <w:jc w:val="both"/>
        <w:rPr>
          <w:b/>
          <w:bCs/>
          <w:sz w:val="24"/>
          <w:szCs w:val="24"/>
        </w:rPr>
      </w:pPr>
      <w:r w:rsidRPr="00A535FE">
        <w:rPr>
          <w:b/>
          <w:bCs/>
          <w:sz w:val="24"/>
          <w:szCs w:val="24"/>
          <w:lang w:val="sr-Cyrl-RS"/>
        </w:rPr>
        <w:t xml:space="preserve">3.1.2.   </w:t>
      </w:r>
      <w:r w:rsidR="00BA3ABD" w:rsidRPr="00A535FE">
        <w:rPr>
          <w:b/>
          <w:bCs/>
          <w:sz w:val="24"/>
          <w:szCs w:val="24"/>
        </w:rPr>
        <w:t>Планирана инфраструктурна мрежа и објекти</w:t>
      </w:r>
      <w:r w:rsidR="00416F9E" w:rsidRPr="00A535FE">
        <w:rPr>
          <w:b/>
          <w:bCs/>
          <w:sz w:val="24"/>
          <w:szCs w:val="24"/>
        </w:rPr>
        <w:t xml:space="preserve"> </w:t>
      </w:r>
    </w:p>
    <w:p w14:paraId="3FAD6254" w14:textId="77777777" w:rsidR="00F56CC2" w:rsidRPr="00A535FE" w:rsidRDefault="00F56CC2" w:rsidP="00543F6B">
      <w:pPr>
        <w:jc w:val="both"/>
        <w:rPr>
          <w:b/>
          <w:bCs/>
          <w:sz w:val="24"/>
          <w:szCs w:val="24"/>
        </w:rPr>
      </w:pPr>
    </w:p>
    <w:p w14:paraId="79A20F4C" w14:textId="77777777" w:rsidR="00743975" w:rsidRPr="00A535FE" w:rsidRDefault="00BA3ABD" w:rsidP="00543F6B">
      <w:pPr>
        <w:jc w:val="both"/>
        <w:rPr>
          <w:b/>
          <w:bCs/>
          <w:sz w:val="24"/>
          <w:szCs w:val="24"/>
        </w:rPr>
      </w:pPr>
      <w:r w:rsidRPr="00A535FE">
        <w:rPr>
          <w:b/>
          <w:bCs/>
          <w:sz w:val="24"/>
          <w:szCs w:val="24"/>
        </w:rPr>
        <w:t>В</w:t>
      </w:r>
      <w:r w:rsidR="00743975" w:rsidRPr="00A535FE">
        <w:rPr>
          <w:b/>
          <w:bCs/>
          <w:sz w:val="24"/>
          <w:szCs w:val="24"/>
        </w:rPr>
        <w:t>одоводна мрежа</w:t>
      </w:r>
      <w:r w:rsidR="00F20303" w:rsidRPr="00A535FE">
        <w:rPr>
          <w:b/>
          <w:bCs/>
          <w:sz w:val="24"/>
          <w:szCs w:val="24"/>
        </w:rPr>
        <w:t xml:space="preserve"> и </w:t>
      </w:r>
      <w:r w:rsidR="00820D9C" w:rsidRPr="00A535FE">
        <w:rPr>
          <w:b/>
          <w:bCs/>
          <w:sz w:val="24"/>
          <w:szCs w:val="24"/>
        </w:rPr>
        <w:t>објекти</w:t>
      </w:r>
    </w:p>
    <w:p w14:paraId="5931CE32" w14:textId="77777777" w:rsidR="00A2069E" w:rsidRPr="00A535FE" w:rsidRDefault="00A2069E" w:rsidP="00A2069E">
      <w:pPr>
        <w:ind w:right="-1"/>
        <w:jc w:val="both"/>
        <w:rPr>
          <w:sz w:val="24"/>
          <w:szCs w:val="24"/>
          <w:lang w:val="sr-Cyrl-CS"/>
        </w:rPr>
      </w:pPr>
    </w:p>
    <w:p w14:paraId="751C34C2" w14:textId="50BCF522" w:rsidR="002F181E" w:rsidRPr="00A535FE" w:rsidRDefault="00A2069E" w:rsidP="00A2069E">
      <w:pPr>
        <w:ind w:right="-1"/>
        <w:jc w:val="both"/>
        <w:rPr>
          <w:sz w:val="24"/>
          <w:szCs w:val="24"/>
          <w:lang w:val="sr-Cyrl-CS"/>
        </w:rPr>
      </w:pPr>
      <w:r w:rsidRPr="00A535FE">
        <w:rPr>
          <w:sz w:val="24"/>
          <w:szCs w:val="24"/>
          <w:lang w:val="sr-Cyrl-CS"/>
        </w:rPr>
        <w:t>За уредно снабдевање водом корисника, потребно је у границама Плана:</w:t>
      </w:r>
    </w:p>
    <w:p w14:paraId="5620E658" w14:textId="77777777" w:rsidR="00A2069E" w:rsidRPr="00A535FE" w:rsidRDefault="00A2069E" w:rsidP="00DD6D5D">
      <w:pPr>
        <w:pStyle w:val="BodyText"/>
        <w:numPr>
          <w:ilvl w:val="0"/>
          <w:numId w:val="12"/>
        </w:numPr>
        <w:ind w:left="426" w:hanging="284"/>
        <w:jc w:val="both"/>
        <w:rPr>
          <w:b w:val="0"/>
          <w:szCs w:val="24"/>
        </w:rPr>
      </w:pPr>
      <w:r w:rsidRPr="00A535FE">
        <w:rPr>
          <w:b w:val="0"/>
          <w:szCs w:val="24"/>
        </w:rPr>
        <w:lastRenderedPageBreak/>
        <w:t>постојећу водоводну мрежу ускладити са саобраћајним решењем и планираним наменама и по потреби локално је изместити у јавну површину;</w:t>
      </w:r>
    </w:p>
    <w:p w14:paraId="47319F27" w14:textId="77777777" w:rsidR="00A2069E" w:rsidRPr="00A535FE" w:rsidRDefault="00A2069E" w:rsidP="00DD6D5D">
      <w:pPr>
        <w:pStyle w:val="BodyText"/>
        <w:numPr>
          <w:ilvl w:val="0"/>
          <w:numId w:val="12"/>
        </w:numPr>
        <w:ind w:left="426" w:hanging="284"/>
        <w:jc w:val="both"/>
        <w:rPr>
          <w:b w:val="0"/>
          <w:szCs w:val="24"/>
        </w:rPr>
      </w:pPr>
      <w:r w:rsidRPr="00A535FE">
        <w:rPr>
          <w:b w:val="0"/>
          <w:szCs w:val="24"/>
        </w:rPr>
        <w:t>планиране цевоводе унутар границе Плана прикључити на постојећи цевовод у ул</w:t>
      </w:r>
      <w:r w:rsidR="006D128B" w:rsidRPr="00A535FE">
        <w:rPr>
          <w:b w:val="0"/>
          <w:szCs w:val="24"/>
          <w:lang w:val="sr-Cyrl-RS"/>
        </w:rPr>
        <w:t xml:space="preserve">ици </w:t>
      </w:r>
      <w:r w:rsidR="00BE27BA" w:rsidRPr="00A535FE">
        <w:rPr>
          <w:b w:val="0"/>
          <w:szCs w:val="24"/>
          <w:lang w:val="sr-Cyrl-RS"/>
        </w:rPr>
        <w:t xml:space="preserve">Др. </w:t>
      </w:r>
      <w:r w:rsidRPr="00A535FE">
        <w:rPr>
          <w:b w:val="0"/>
          <w:szCs w:val="24"/>
        </w:rPr>
        <w:t>Велизара Косановића;</w:t>
      </w:r>
    </w:p>
    <w:p w14:paraId="55B36532" w14:textId="4BF1CAF5" w:rsidR="00A2069E" w:rsidRPr="00A535FE" w:rsidRDefault="00A2069E" w:rsidP="00DD6D5D">
      <w:pPr>
        <w:pStyle w:val="BodyText"/>
        <w:numPr>
          <w:ilvl w:val="0"/>
          <w:numId w:val="12"/>
        </w:numPr>
        <w:ind w:left="426" w:hanging="284"/>
        <w:jc w:val="both"/>
        <w:rPr>
          <w:b w:val="0"/>
          <w:szCs w:val="24"/>
        </w:rPr>
      </w:pPr>
      <w:r w:rsidRPr="00A535FE">
        <w:rPr>
          <w:b w:val="0"/>
          <w:szCs w:val="24"/>
        </w:rPr>
        <w:t>планира</w:t>
      </w:r>
      <w:r w:rsidR="00D474F5" w:rsidRPr="00A535FE">
        <w:rPr>
          <w:b w:val="0"/>
          <w:szCs w:val="24"/>
          <w:lang w:val="sr-Cyrl-RS"/>
        </w:rPr>
        <w:t xml:space="preserve"> се</w:t>
      </w:r>
      <w:r w:rsidRPr="00A535FE">
        <w:rPr>
          <w:b w:val="0"/>
          <w:szCs w:val="24"/>
        </w:rPr>
        <w:t xml:space="preserve"> изградњ</w:t>
      </w:r>
      <w:r w:rsidR="008E51D3" w:rsidRPr="00A535FE">
        <w:rPr>
          <w:b w:val="0"/>
          <w:szCs w:val="24"/>
          <w:lang w:val="sr-Cyrl-RS"/>
        </w:rPr>
        <w:t>а</w:t>
      </w:r>
      <w:r w:rsidRPr="00A535FE">
        <w:rPr>
          <w:b w:val="0"/>
          <w:szCs w:val="24"/>
        </w:rPr>
        <w:t xml:space="preserve"> водоводне мреже за потребе нових корисника.</w:t>
      </w:r>
    </w:p>
    <w:p w14:paraId="5E3E1AAF" w14:textId="77777777" w:rsidR="00416F9E" w:rsidRPr="00A535FE" w:rsidRDefault="00416F9E" w:rsidP="00520B53">
      <w:pPr>
        <w:jc w:val="both"/>
        <w:rPr>
          <w:b/>
          <w:bCs/>
          <w:sz w:val="24"/>
          <w:szCs w:val="24"/>
        </w:rPr>
      </w:pPr>
    </w:p>
    <w:p w14:paraId="0F929E84" w14:textId="77777777" w:rsidR="001302C6" w:rsidRPr="00A535FE" w:rsidRDefault="001302C6" w:rsidP="00520B53">
      <w:pPr>
        <w:jc w:val="both"/>
        <w:rPr>
          <w:b/>
          <w:bCs/>
          <w:sz w:val="24"/>
          <w:szCs w:val="24"/>
        </w:rPr>
      </w:pPr>
    </w:p>
    <w:p w14:paraId="06D7F9DC" w14:textId="77777777" w:rsidR="00743975" w:rsidRPr="00A535FE" w:rsidRDefault="00BA3ABD" w:rsidP="00520B53">
      <w:pPr>
        <w:jc w:val="both"/>
        <w:rPr>
          <w:b/>
          <w:bCs/>
          <w:sz w:val="24"/>
          <w:szCs w:val="24"/>
        </w:rPr>
      </w:pPr>
      <w:r w:rsidRPr="00A535FE">
        <w:rPr>
          <w:b/>
          <w:bCs/>
          <w:sz w:val="24"/>
          <w:szCs w:val="24"/>
        </w:rPr>
        <w:t>К</w:t>
      </w:r>
      <w:r w:rsidR="00743975" w:rsidRPr="00A535FE">
        <w:rPr>
          <w:b/>
          <w:bCs/>
          <w:sz w:val="24"/>
          <w:szCs w:val="24"/>
        </w:rPr>
        <w:t>анализациона мрежа</w:t>
      </w:r>
      <w:r w:rsidR="005B10BB" w:rsidRPr="00A535FE">
        <w:rPr>
          <w:b/>
          <w:bCs/>
          <w:sz w:val="24"/>
          <w:szCs w:val="24"/>
        </w:rPr>
        <w:t xml:space="preserve"> и објекти</w:t>
      </w:r>
    </w:p>
    <w:p w14:paraId="26992079" w14:textId="77777777" w:rsidR="00A2069E" w:rsidRPr="00A535FE" w:rsidRDefault="00A2069E" w:rsidP="00520B53">
      <w:pPr>
        <w:jc w:val="both"/>
        <w:rPr>
          <w:b/>
          <w:bCs/>
          <w:sz w:val="24"/>
          <w:szCs w:val="24"/>
          <w:lang w:val="sr-Latn-RS"/>
        </w:rPr>
      </w:pPr>
    </w:p>
    <w:p w14:paraId="5B7F9A99" w14:textId="77777777" w:rsidR="00A2069E" w:rsidRPr="00A535FE" w:rsidRDefault="00A2069E" w:rsidP="00A2069E">
      <w:pPr>
        <w:ind w:right="-1"/>
        <w:jc w:val="both"/>
        <w:rPr>
          <w:sz w:val="24"/>
          <w:szCs w:val="24"/>
          <w:lang w:val="sr-Cyrl-CS"/>
        </w:rPr>
      </w:pPr>
      <w:r w:rsidRPr="00A535FE">
        <w:rPr>
          <w:sz w:val="24"/>
          <w:szCs w:val="24"/>
          <w:lang w:val="sr-Cyrl-CS"/>
        </w:rPr>
        <w:t>За уредно одвођење употребљених и атмосферских вода, потребно је у границама плана:</w:t>
      </w:r>
    </w:p>
    <w:p w14:paraId="495AB4DA" w14:textId="77777777" w:rsidR="002F181E" w:rsidRPr="00A535FE" w:rsidRDefault="002F181E" w:rsidP="00A2069E">
      <w:pPr>
        <w:ind w:right="-1"/>
        <w:jc w:val="both"/>
        <w:rPr>
          <w:sz w:val="24"/>
          <w:szCs w:val="24"/>
          <w:lang w:val="sr-Cyrl-CS"/>
        </w:rPr>
      </w:pPr>
    </w:p>
    <w:p w14:paraId="37D8DDCC" w14:textId="2851F658" w:rsidR="00A2069E" w:rsidRPr="00A535FE" w:rsidRDefault="00A2069E" w:rsidP="00DD6D5D">
      <w:pPr>
        <w:pStyle w:val="BodyText"/>
        <w:numPr>
          <w:ilvl w:val="0"/>
          <w:numId w:val="12"/>
        </w:numPr>
        <w:ind w:left="426" w:hanging="284"/>
        <w:jc w:val="both"/>
        <w:rPr>
          <w:b w:val="0"/>
          <w:szCs w:val="24"/>
        </w:rPr>
      </w:pPr>
      <w:r w:rsidRPr="00A535FE">
        <w:rPr>
          <w:b w:val="0"/>
          <w:szCs w:val="24"/>
        </w:rPr>
        <w:t>постојећу канализациону мрежу нестандарних димензија рекон</w:t>
      </w:r>
      <w:r w:rsidR="002E5F03" w:rsidRPr="00A535FE">
        <w:rPr>
          <w:b w:val="0"/>
          <w:szCs w:val="24"/>
          <w:lang w:val="sr-Cyrl-RS"/>
        </w:rPr>
        <w:t>с</w:t>
      </w:r>
      <w:r w:rsidRPr="00A535FE">
        <w:rPr>
          <w:b w:val="0"/>
          <w:szCs w:val="24"/>
        </w:rPr>
        <w:t>труисати у складу са важећим стандардима и прописима ЈКП БВК;</w:t>
      </w:r>
    </w:p>
    <w:p w14:paraId="15C1A358" w14:textId="77777777" w:rsidR="00A2069E" w:rsidRPr="00A535FE" w:rsidRDefault="00A2069E" w:rsidP="00DD6D5D">
      <w:pPr>
        <w:pStyle w:val="BodyText"/>
        <w:numPr>
          <w:ilvl w:val="0"/>
          <w:numId w:val="12"/>
        </w:numPr>
        <w:ind w:left="426" w:hanging="284"/>
        <w:jc w:val="both"/>
        <w:rPr>
          <w:b w:val="0"/>
          <w:szCs w:val="24"/>
        </w:rPr>
      </w:pPr>
      <w:r w:rsidRPr="00A535FE">
        <w:rPr>
          <w:b w:val="0"/>
          <w:szCs w:val="24"/>
        </w:rPr>
        <w:t>канализационој мрежи, постојећој и планираној, мора се обезбедити приступ возилима надлежне комуналне куће у сваком тренутку за потребе текућег одржавања, на местима шатхова не смеју се планирати паркинг места;</w:t>
      </w:r>
    </w:p>
    <w:p w14:paraId="40A41E57" w14:textId="77777777" w:rsidR="00A2069E" w:rsidRPr="00A535FE" w:rsidRDefault="00A2069E" w:rsidP="00DD6D5D">
      <w:pPr>
        <w:pStyle w:val="BodyText"/>
        <w:numPr>
          <w:ilvl w:val="0"/>
          <w:numId w:val="12"/>
        </w:numPr>
        <w:ind w:left="426" w:hanging="284"/>
        <w:jc w:val="both"/>
        <w:rPr>
          <w:b w:val="0"/>
          <w:szCs w:val="24"/>
        </w:rPr>
      </w:pPr>
      <w:r w:rsidRPr="00A535FE">
        <w:rPr>
          <w:b w:val="0"/>
          <w:szCs w:val="24"/>
        </w:rPr>
        <w:t>постојећу канализациону мрежу ускладити са саобраћајним решењем и планираним наменама и по потреби локално је изместити у јавну површину;</w:t>
      </w:r>
    </w:p>
    <w:p w14:paraId="732CD25C" w14:textId="77777777" w:rsidR="00A2069E" w:rsidRPr="00A535FE" w:rsidRDefault="00A2069E" w:rsidP="00DD6D5D">
      <w:pPr>
        <w:pStyle w:val="BodyText"/>
        <w:numPr>
          <w:ilvl w:val="0"/>
          <w:numId w:val="12"/>
        </w:numPr>
        <w:ind w:left="426" w:hanging="284"/>
        <w:jc w:val="both"/>
        <w:rPr>
          <w:b w:val="0"/>
          <w:szCs w:val="24"/>
        </w:rPr>
      </w:pPr>
      <w:r w:rsidRPr="00A535FE">
        <w:rPr>
          <w:b w:val="0"/>
          <w:szCs w:val="24"/>
        </w:rPr>
        <w:t>планира</w:t>
      </w:r>
      <w:r w:rsidR="00D474F5" w:rsidRPr="00A535FE">
        <w:rPr>
          <w:b w:val="0"/>
          <w:szCs w:val="24"/>
          <w:lang w:val="sr-Cyrl-RS"/>
        </w:rPr>
        <w:t xml:space="preserve"> се</w:t>
      </w:r>
      <w:r w:rsidRPr="00A535FE">
        <w:rPr>
          <w:b w:val="0"/>
          <w:szCs w:val="24"/>
        </w:rPr>
        <w:t xml:space="preserve"> изградњ</w:t>
      </w:r>
      <w:r w:rsidR="00D474F5" w:rsidRPr="00A535FE">
        <w:rPr>
          <w:b w:val="0"/>
          <w:szCs w:val="24"/>
          <w:lang w:val="sr-Cyrl-RS"/>
        </w:rPr>
        <w:t>а</w:t>
      </w:r>
      <w:r w:rsidRPr="00A535FE">
        <w:rPr>
          <w:b w:val="0"/>
          <w:szCs w:val="24"/>
        </w:rPr>
        <w:t xml:space="preserve"> канализационе мреже за потребе нових корисника, тако да минимални пречник нове канализације мора бити мин. Ø300 </w:t>
      </w:r>
      <w:r w:rsidR="000D7E3F" w:rsidRPr="00A535FE">
        <w:rPr>
          <w:b w:val="0"/>
          <w:szCs w:val="24"/>
          <w:lang w:val="sr-Latn-RS"/>
        </w:rPr>
        <w:t>mm</w:t>
      </w:r>
      <w:r w:rsidRPr="00A535FE">
        <w:rPr>
          <w:b w:val="0"/>
          <w:szCs w:val="24"/>
        </w:rPr>
        <w:t xml:space="preserve"> за атмосферску канализацију и Ø250 </w:t>
      </w:r>
      <w:r w:rsidR="000D7E3F" w:rsidRPr="00A535FE">
        <w:rPr>
          <w:b w:val="0"/>
          <w:szCs w:val="24"/>
          <w:lang w:val="sr-Latn-RS"/>
        </w:rPr>
        <w:t>mm</w:t>
      </w:r>
      <w:r w:rsidRPr="00A535FE">
        <w:rPr>
          <w:b w:val="0"/>
          <w:szCs w:val="24"/>
        </w:rPr>
        <w:t xml:space="preserve"> за канализацију употребљених вода.</w:t>
      </w:r>
    </w:p>
    <w:p w14:paraId="198EFCB3" w14:textId="77777777" w:rsidR="00C12DA5" w:rsidRPr="00A535FE" w:rsidRDefault="00C12DA5" w:rsidP="00520B53">
      <w:pPr>
        <w:jc w:val="both"/>
        <w:rPr>
          <w:b/>
          <w:bCs/>
          <w:sz w:val="24"/>
          <w:szCs w:val="24"/>
        </w:rPr>
      </w:pPr>
    </w:p>
    <w:p w14:paraId="1D811A73" w14:textId="77777777" w:rsidR="002F181E" w:rsidRPr="00A535FE" w:rsidRDefault="002F181E" w:rsidP="00520B53">
      <w:pPr>
        <w:jc w:val="both"/>
        <w:rPr>
          <w:b/>
          <w:bCs/>
          <w:sz w:val="24"/>
          <w:szCs w:val="24"/>
        </w:rPr>
      </w:pPr>
    </w:p>
    <w:p w14:paraId="7CE062D3" w14:textId="77777777" w:rsidR="0007568B" w:rsidRPr="00A535FE" w:rsidRDefault="00BA3ABD" w:rsidP="0007568B">
      <w:pPr>
        <w:jc w:val="both"/>
        <w:rPr>
          <w:b/>
          <w:bCs/>
          <w:sz w:val="24"/>
          <w:szCs w:val="24"/>
        </w:rPr>
      </w:pPr>
      <w:r w:rsidRPr="00A535FE">
        <w:rPr>
          <w:b/>
          <w:bCs/>
          <w:sz w:val="24"/>
          <w:szCs w:val="24"/>
        </w:rPr>
        <w:t>Е</w:t>
      </w:r>
      <w:r w:rsidR="00743975" w:rsidRPr="00A535FE">
        <w:rPr>
          <w:b/>
          <w:bCs/>
          <w:sz w:val="24"/>
          <w:szCs w:val="24"/>
        </w:rPr>
        <w:t xml:space="preserve">лектроенергетска мрежа </w:t>
      </w:r>
      <w:r w:rsidR="005B10BB" w:rsidRPr="00A535FE">
        <w:rPr>
          <w:b/>
          <w:bCs/>
          <w:sz w:val="24"/>
          <w:szCs w:val="24"/>
        </w:rPr>
        <w:t>и објекти</w:t>
      </w:r>
    </w:p>
    <w:p w14:paraId="313A5220" w14:textId="77777777" w:rsidR="008E51D3" w:rsidRPr="00A535FE" w:rsidRDefault="008E51D3" w:rsidP="0007568B">
      <w:pPr>
        <w:jc w:val="both"/>
        <w:rPr>
          <w:sz w:val="24"/>
          <w:szCs w:val="24"/>
          <w:lang w:val="ru-RU"/>
        </w:rPr>
      </w:pPr>
    </w:p>
    <w:p w14:paraId="473C2992" w14:textId="1603F77E" w:rsidR="0007568B" w:rsidRPr="00A535FE" w:rsidRDefault="0007568B" w:rsidP="0007568B">
      <w:pPr>
        <w:jc w:val="both"/>
        <w:rPr>
          <w:sz w:val="24"/>
          <w:szCs w:val="24"/>
          <w:lang w:val="ru-RU"/>
        </w:rPr>
      </w:pPr>
      <w:r w:rsidRPr="00A535FE">
        <w:rPr>
          <w:sz w:val="24"/>
          <w:szCs w:val="24"/>
          <w:lang w:val="ru-RU"/>
        </w:rPr>
        <w:t>Напајање планираних потрошача биће оријентисано на постојећу или планирану</w:t>
      </w:r>
      <w:r w:rsidRPr="00A535FE">
        <w:rPr>
          <w:sz w:val="24"/>
          <w:szCs w:val="24"/>
          <w:lang w:val="sr-Cyrl-CS"/>
        </w:rPr>
        <w:t xml:space="preserve"> електроенергетску мрежу односно одговарајући број трафостаница ТС10/0,4</w:t>
      </w:r>
      <w:r w:rsidRPr="00A535FE">
        <w:rPr>
          <w:sz w:val="24"/>
          <w:szCs w:val="24"/>
        </w:rPr>
        <w:t>kV</w:t>
      </w:r>
      <w:r w:rsidRPr="00A535FE">
        <w:rPr>
          <w:sz w:val="24"/>
          <w:szCs w:val="24"/>
          <w:lang w:val="ru-RU"/>
        </w:rPr>
        <w:t xml:space="preserve">, што ће се дефинисати кроз даљу сарадњу са </w:t>
      </w:r>
      <w:r w:rsidR="006D128B" w:rsidRPr="00A535FE">
        <w:rPr>
          <w:sz w:val="24"/>
          <w:szCs w:val="24"/>
          <w:lang w:val="sr-Latn-RS"/>
        </w:rPr>
        <w:t>„</w:t>
      </w:r>
      <w:r w:rsidRPr="00A535FE">
        <w:rPr>
          <w:sz w:val="24"/>
          <w:szCs w:val="24"/>
          <w:lang w:val="ru-RU"/>
        </w:rPr>
        <w:t xml:space="preserve">ЕПС ДИСТРИБУЦИЈОМ </w:t>
      </w:r>
      <w:r w:rsidRPr="00A535FE">
        <w:rPr>
          <w:sz w:val="24"/>
          <w:szCs w:val="24"/>
          <w:lang w:val="sr-Cyrl-RS"/>
        </w:rPr>
        <w:t>БЕОГРАД</w:t>
      </w:r>
      <w:r w:rsidR="006D128B" w:rsidRPr="00A535FE">
        <w:rPr>
          <w:sz w:val="24"/>
          <w:szCs w:val="24"/>
          <w:lang w:val="sr-Latn-RS"/>
        </w:rPr>
        <w:t>“</w:t>
      </w:r>
      <w:r w:rsidRPr="00A535FE">
        <w:rPr>
          <w:sz w:val="24"/>
          <w:szCs w:val="24"/>
          <w:lang w:val="ru-RU"/>
        </w:rPr>
        <w:t xml:space="preserve"> у току израде Нацрта плана. </w:t>
      </w:r>
    </w:p>
    <w:p w14:paraId="6A1395B0" w14:textId="77777777" w:rsidR="0007568B" w:rsidRPr="00A535FE" w:rsidRDefault="0007568B" w:rsidP="0007568B">
      <w:pPr>
        <w:jc w:val="both"/>
        <w:rPr>
          <w:sz w:val="24"/>
          <w:szCs w:val="24"/>
          <w:lang w:val="ru-RU"/>
        </w:rPr>
      </w:pPr>
    </w:p>
    <w:p w14:paraId="0C625E00" w14:textId="77777777" w:rsidR="0007568B" w:rsidRPr="00A535FE" w:rsidRDefault="0007568B" w:rsidP="0007568B">
      <w:pPr>
        <w:jc w:val="both"/>
        <w:rPr>
          <w:sz w:val="24"/>
          <w:szCs w:val="24"/>
          <w:lang w:val="sr-Cyrl-CS"/>
        </w:rPr>
      </w:pPr>
      <w:r w:rsidRPr="00A535FE">
        <w:rPr>
          <w:sz w:val="24"/>
          <w:szCs w:val="24"/>
          <w:lang w:val="sr-Cyrl-CS"/>
        </w:rPr>
        <w:t xml:space="preserve">Планиране ТС 10/0,4 kV изградити у склопу планираних објеката и прикључити по принципу </w:t>
      </w:r>
      <w:r w:rsidR="006D128B" w:rsidRPr="00A535FE">
        <w:rPr>
          <w:sz w:val="24"/>
          <w:szCs w:val="24"/>
          <w:lang w:val="sr-Latn-RS"/>
        </w:rPr>
        <w:t>„</w:t>
      </w:r>
      <w:r w:rsidRPr="00A535FE">
        <w:rPr>
          <w:sz w:val="24"/>
          <w:szCs w:val="24"/>
          <w:lang w:val="sr-Cyrl-CS"/>
        </w:rPr>
        <w:t>улаз-излаз</w:t>
      </w:r>
      <w:r w:rsidR="006D128B" w:rsidRPr="00A535FE">
        <w:rPr>
          <w:sz w:val="24"/>
          <w:szCs w:val="24"/>
          <w:lang w:val="sr-Latn-RS"/>
        </w:rPr>
        <w:t>“</w:t>
      </w:r>
      <w:r w:rsidRPr="00A535FE">
        <w:rPr>
          <w:sz w:val="24"/>
          <w:szCs w:val="24"/>
          <w:lang w:val="sr-Cyrl-CS"/>
        </w:rPr>
        <w:t>, на поменуте 10 kV кабловске водове.</w:t>
      </w:r>
      <w:r w:rsidRPr="00A535FE">
        <w:rPr>
          <w:sz w:val="24"/>
          <w:szCs w:val="24"/>
          <w:lang w:val="sr-Cyrl-RS"/>
        </w:rPr>
        <w:t xml:space="preserve"> </w:t>
      </w:r>
      <w:r w:rsidRPr="00A535FE">
        <w:rPr>
          <w:sz w:val="24"/>
          <w:szCs w:val="24"/>
          <w:lang w:val="sr-Cyrl-CS"/>
        </w:rPr>
        <w:t>Од планираних ТС 10/0,4 kV, до потрошача електричне енергије, изградити електроенергетску мрежу 0,4 kV као и водове ЈО.</w:t>
      </w:r>
    </w:p>
    <w:p w14:paraId="34BCF068" w14:textId="77777777" w:rsidR="0007568B" w:rsidRPr="00A535FE" w:rsidRDefault="0007568B" w:rsidP="0007568B">
      <w:pPr>
        <w:spacing w:after="60"/>
        <w:jc w:val="both"/>
        <w:rPr>
          <w:sz w:val="24"/>
          <w:szCs w:val="24"/>
        </w:rPr>
      </w:pPr>
    </w:p>
    <w:p w14:paraId="4F5F876B" w14:textId="77777777" w:rsidR="006D128B" w:rsidRPr="00A535FE" w:rsidRDefault="0007568B" w:rsidP="003B0137">
      <w:pPr>
        <w:jc w:val="both"/>
        <w:rPr>
          <w:sz w:val="24"/>
          <w:szCs w:val="24"/>
          <w:lang w:val="sr-Cyrl-CS"/>
        </w:rPr>
      </w:pPr>
      <w:r w:rsidRPr="00A535FE">
        <w:rPr>
          <w:sz w:val="24"/>
          <w:szCs w:val="24"/>
        </w:rPr>
        <w:t xml:space="preserve">Планиране </w:t>
      </w:r>
      <w:r w:rsidRPr="00A535FE">
        <w:rPr>
          <w:sz w:val="24"/>
          <w:szCs w:val="24"/>
          <w:lang w:val="sr-Cyrl-RS"/>
        </w:rPr>
        <w:t>електроенергетске</w:t>
      </w:r>
      <w:r w:rsidRPr="00A535FE">
        <w:rPr>
          <w:sz w:val="24"/>
          <w:szCs w:val="24"/>
        </w:rPr>
        <w:t xml:space="preserve"> водове, независно од напонске вредности и врсте потрошње, постављати искључиво изван коловозних површина (осим прелаза саобраћајнице). У том смислу, дуж саобраћајница у тротоарском простору планирају </w:t>
      </w:r>
      <w:r w:rsidRPr="00A535FE">
        <w:rPr>
          <w:sz w:val="24"/>
          <w:szCs w:val="24"/>
          <w:lang w:val="sr-Cyrl-CS"/>
        </w:rPr>
        <w:t>се трасе за полагање електроенергетских водова.</w:t>
      </w:r>
    </w:p>
    <w:p w14:paraId="1EDAF235" w14:textId="77777777" w:rsidR="007309C8" w:rsidRPr="00A535FE" w:rsidRDefault="007309C8" w:rsidP="003B0137">
      <w:pPr>
        <w:jc w:val="both"/>
        <w:rPr>
          <w:sz w:val="24"/>
          <w:szCs w:val="24"/>
          <w:lang w:val="sr-Cyrl-CS"/>
        </w:rPr>
      </w:pPr>
    </w:p>
    <w:p w14:paraId="508AA907" w14:textId="77777777" w:rsidR="0007568B" w:rsidRPr="00A535FE" w:rsidRDefault="0007568B" w:rsidP="003B0137">
      <w:pPr>
        <w:jc w:val="both"/>
        <w:rPr>
          <w:sz w:val="24"/>
          <w:szCs w:val="24"/>
          <w:lang w:val="sr-Cyrl-CS"/>
        </w:rPr>
      </w:pPr>
      <w:r w:rsidRPr="00A535FE">
        <w:rPr>
          <w:sz w:val="24"/>
          <w:szCs w:val="24"/>
          <w:lang w:val="sr-Cyrl-CS"/>
        </w:rPr>
        <w:t xml:space="preserve">Уколико се при извођењу радова угрожавају постојећи </w:t>
      </w:r>
      <w:r w:rsidR="006D128B" w:rsidRPr="00A535FE">
        <w:rPr>
          <w:sz w:val="24"/>
          <w:szCs w:val="24"/>
          <w:lang w:val="sr-Cyrl-CS"/>
        </w:rPr>
        <w:t>електроенергетски</w:t>
      </w:r>
      <w:r w:rsidRPr="00A535FE">
        <w:rPr>
          <w:sz w:val="24"/>
          <w:szCs w:val="24"/>
          <w:lang w:val="sr-Cyrl-CS"/>
        </w:rPr>
        <w:t xml:space="preserve"> водови</w:t>
      </w:r>
      <w:r w:rsidR="006D128B" w:rsidRPr="00A535FE">
        <w:rPr>
          <w:sz w:val="24"/>
          <w:szCs w:val="24"/>
          <w:lang w:val="sr-Cyrl-CS"/>
        </w:rPr>
        <w:t>,</w:t>
      </w:r>
      <w:r w:rsidRPr="00A535FE">
        <w:rPr>
          <w:b/>
          <w:bCs/>
          <w:sz w:val="24"/>
          <w:szCs w:val="24"/>
          <w:lang w:val="sr-Cyrl-CS"/>
        </w:rPr>
        <w:t xml:space="preserve"> </w:t>
      </w:r>
      <w:r w:rsidRPr="00A535FE">
        <w:rPr>
          <w:sz w:val="24"/>
          <w:szCs w:val="24"/>
          <w:lang w:val="sr-Cyrl-CS"/>
        </w:rPr>
        <w:t>потребно их је изместити или заштитити.</w:t>
      </w:r>
    </w:p>
    <w:p w14:paraId="72836036" w14:textId="77777777" w:rsidR="003B0137" w:rsidRPr="00A535FE" w:rsidRDefault="003B0137" w:rsidP="003B0137">
      <w:pPr>
        <w:pStyle w:val="BodyText"/>
        <w:jc w:val="both"/>
        <w:rPr>
          <w:bCs/>
          <w:szCs w:val="24"/>
        </w:rPr>
      </w:pPr>
    </w:p>
    <w:p w14:paraId="350EDC52" w14:textId="77777777" w:rsidR="00CE4E65" w:rsidRPr="00A535FE" w:rsidRDefault="00CE4E65" w:rsidP="003B0137">
      <w:pPr>
        <w:pStyle w:val="BodyText"/>
        <w:jc w:val="both"/>
        <w:rPr>
          <w:bCs/>
          <w:szCs w:val="24"/>
        </w:rPr>
      </w:pPr>
    </w:p>
    <w:p w14:paraId="1627146D" w14:textId="77777777" w:rsidR="00520B53" w:rsidRPr="00A535FE" w:rsidRDefault="00BA3ABD" w:rsidP="003B0137">
      <w:pPr>
        <w:pStyle w:val="BodyText"/>
        <w:jc w:val="both"/>
        <w:rPr>
          <w:bCs/>
          <w:szCs w:val="24"/>
        </w:rPr>
      </w:pPr>
      <w:r w:rsidRPr="00A535FE">
        <w:rPr>
          <w:bCs/>
          <w:szCs w:val="24"/>
        </w:rPr>
        <w:t>Т</w:t>
      </w:r>
      <w:r w:rsidR="00743975" w:rsidRPr="00A535FE">
        <w:rPr>
          <w:bCs/>
          <w:szCs w:val="24"/>
        </w:rPr>
        <w:t>елекомуникациона мрежа</w:t>
      </w:r>
      <w:r w:rsidR="005B10BB" w:rsidRPr="00A535FE">
        <w:rPr>
          <w:bCs/>
          <w:szCs w:val="24"/>
        </w:rPr>
        <w:t xml:space="preserve"> и објекти</w:t>
      </w:r>
    </w:p>
    <w:p w14:paraId="74475CE1" w14:textId="77777777" w:rsidR="0007568B" w:rsidRPr="00A535FE" w:rsidRDefault="0007568B" w:rsidP="0007568B">
      <w:pPr>
        <w:jc w:val="both"/>
        <w:rPr>
          <w:sz w:val="24"/>
          <w:szCs w:val="24"/>
          <w:lang w:val="sr-Cyrl-CS"/>
        </w:rPr>
      </w:pPr>
    </w:p>
    <w:p w14:paraId="70C32849" w14:textId="16929D27" w:rsidR="0007568B" w:rsidRPr="00A535FE" w:rsidRDefault="0007568B" w:rsidP="0007568B">
      <w:pPr>
        <w:jc w:val="both"/>
        <w:rPr>
          <w:rStyle w:val="Emphasis"/>
          <w:b w:val="0"/>
          <w:sz w:val="24"/>
          <w:szCs w:val="24"/>
          <w:lang w:val="sr-Cyrl-CS"/>
        </w:rPr>
      </w:pPr>
      <w:r w:rsidRPr="00A535FE">
        <w:rPr>
          <w:sz w:val="24"/>
          <w:szCs w:val="24"/>
          <w:lang w:val="sr-Cyrl-CS"/>
        </w:rPr>
        <w:t>Планиран</w:t>
      </w:r>
      <w:r w:rsidRPr="00A535FE">
        <w:rPr>
          <w:sz w:val="24"/>
          <w:szCs w:val="24"/>
        </w:rPr>
        <w:t>a</w:t>
      </w:r>
      <w:r w:rsidRPr="00A535FE">
        <w:rPr>
          <w:sz w:val="24"/>
          <w:szCs w:val="24"/>
          <w:lang w:val="sr-Cyrl-CS"/>
        </w:rPr>
        <w:t xml:space="preserve"> тк опрем</w:t>
      </w:r>
      <w:r w:rsidRPr="00A535FE">
        <w:rPr>
          <w:sz w:val="24"/>
          <w:szCs w:val="24"/>
        </w:rPr>
        <w:t>a</w:t>
      </w:r>
      <w:r w:rsidRPr="00A535FE">
        <w:rPr>
          <w:sz w:val="24"/>
          <w:szCs w:val="24"/>
          <w:lang w:val="sr-Cyrl-CS"/>
        </w:rPr>
        <w:t xml:space="preserve"> и уређај</w:t>
      </w:r>
      <w:r w:rsidR="008E51D3" w:rsidRPr="00A535FE">
        <w:rPr>
          <w:sz w:val="24"/>
          <w:szCs w:val="24"/>
          <w:lang w:val="sr-Cyrl-RS"/>
        </w:rPr>
        <w:t>и</w:t>
      </w:r>
      <w:r w:rsidRPr="00A535FE">
        <w:rPr>
          <w:sz w:val="24"/>
          <w:szCs w:val="24"/>
          <w:lang w:val="sr-Cyrl-CS"/>
        </w:rPr>
        <w:t xml:space="preserve">, </w:t>
      </w:r>
      <w:r w:rsidRPr="00A535FE">
        <w:rPr>
          <w:rStyle w:val="Emphasis"/>
          <w:b w:val="0"/>
          <w:sz w:val="24"/>
          <w:szCs w:val="24"/>
          <w:lang w:val="sr-Cyrl-CS"/>
        </w:rPr>
        <w:t>повеза</w:t>
      </w:r>
      <w:r w:rsidRPr="00A535FE">
        <w:rPr>
          <w:rStyle w:val="Emphasis"/>
          <w:b w:val="0"/>
          <w:sz w:val="24"/>
          <w:szCs w:val="24"/>
          <w:lang w:val="sr-Cyrl-RS"/>
        </w:rPr>
        <w:t>ће се</w:t>
      </w:r>
      <w:r w:rsidRPr="00A535FE">
        <w:rPr>
          <w:rStyle w:val="Emphasis"/>
          <w:b w:val="0"/>
          <w:sz w:val="24"/>
          <w:szCs w:val="24"/>
          <w:lang w:val="sr-Cyrl-CS"/>
        </w:rPr>
        <w:t xml:space="preserve"> оптичким каблом на постојећу АТЦ </w:t>
      </w:r>
      <w:r w:rsidR="006D128B" w:rsidRPr="00A535FE">
        <w:rPr>
          <w:sz w:val="24"/>
          <w:szCs w:val="24"/>
          <w:lang w:val="sr-Latn-RS"/>
        </w:rPr>
        <w:t>„</w:t>
      </w:r>
      <w:r w:rsidRPr="00A535FE">
        <w:rPr>
          <w:sz w:val="24"/>
          <w:szCs w:val="24"/>
          <w:lang w:val="sr-Cyrl-CS"/>
        </w:rPr>
        <w:t>Коњарник</w:t>
      </w:r>
      <w:r w:rsidR="006D128B" w:rsidRPr="00A535FE">
        <w:rPr>
          <w:sz w:val="24"/>
          <w:szCs w:val="24"/>
          <w:lang w:val="sr-Latn-RS"/>
        </w:rPr>
        <w:t>“</w:t>
      </w:r>
      <w:r w:rsidRPr="00A535FE">
        <w:rPr>
          <w:rStyle w:val="Emphasis"/>
          <w:b w:val="0"/>
          <w:sz w:val="24"/>
          <w:szCs w:val="24"/>
          <w:lang w:val="sr-Cyrl-CS"/>
        </w:rPr>
        <w:t>.</w:t>
      </w:r>
    </w:p>
    <w:p w14:paraId="09ED5ECD" w14:textId="77777777" w:rsidR="0007568B" w:rsidRPr="00A535FE" w:rsidRDefault="0007568B" w:rsidP="0007568B">
      <w:pPr>
        <w:jc w:val="both"/>
        <w:rPr>
          <w:sz w:val="24"/>
          <w:szCs w:val="24"/>
          <w:lang w:val="sr-Cyrl-RS"/>
        </w:rPr>
      </w:pPr>
    </w:p>
    <w:p w14:paraId="725A8FB3" w14:textId="77777777" w:rsidR="0007568B" w:rsidRPr="00A535FE" w:rsidRDefault="0007568B" w:rsidP="0007568B">
      <w:pPr>
        <w:jc w:val="both"/>
        <w:rPr>
          <w:sz w:val="24"/>
          <w:szCs w:val="24"/>
        </w:rPr>
      </w:pPr>
      <w:r w:rsidRPr="00A535FE">
        <w:rPr>
          <w:sz w:val="24"/>
          <w:szCs w:val="24"/>
          <w:lang w:val="sr-Cyrl-CS"/>
        </w:rPr>
        <w:lastRenderedPageBreak/>
        <w:t>Дуж свих планираних саобраћајница, у тротоарском простору са једне стране саобраћајнице, планирају се трасе за полагање дистрибутивне тк канализације, са прелазима на свим раскрсницама саобраћајнице као и на средини распона саобраћајница између две раскрснице.</w:t>
      </w:r>
    </w:p>
    <w:p w14:paraId="1747ACD5" w14:textId="77777777" w:rsidR="0007568B" w:rsidRPr="00A535FE" w:rsidRDefault="0007568B" w:rsidP="0007568B">
      <w:pPr>
        <w:tabs>
          <w:tab w:val="left" w:pos="945"/>
        </w:tabs>
        <w:jc w:val="both"/>
        <w:rPr>
          <w:sz w:val="24"/>
          <w:szCs w:val="24"/>
          <w:lang w:val="sr-Cyrl-RS"/>
        </w:rPr>
      </w:pPr>
    </w:p>
    <w:p w14:paraId="33BE22F3" w14:textId="77777777" w:rsidR="00543F6B" w:rsidRPr="00A535FE" w:rsidRDefault="0007568B" w:rsidP="0007568B">
      <w:pPr>
        <w:tabs>
          <w:tab w:val="left" w:pos="945"/>
        </w:tabs>
        <w:jc w:val="both"/>
        <w:rPr>
          <w:sz w:val="24"/>
          <w:szCs w:val="24"/>
          <w:lang w:val="sr-Cyrl-CS"/>
        </w:rPr>
      </w:pPr>
      <w:r w:rsidRPr="00A535FE">
        <w:rPr>
          <w:sz w:val="24"/>
          <w:szCs w:val="24"/>
          <w:lang w:val="sr-Cyrl-CS"/>
        </w:rPr>
        <w:t xml:space="preserve">Планиране тк каблове, вишенаменске каблове и </w:t>
      </w:r>
      <w:r w:rsidRPr="00A535FE">
        <w:rPr>
          <w:sz w:val="24"/>
          <w:szCs w:val="24"/>
          <w:lang w:val="ru-RU"/>
        </w:rPr>
        <w:t>каблове за потребе кабловског дистрибуционог система</w:t>
      </w:r>
      <w:r w:rsidRPr="00A535FE">
        <w:rPr>
          <w:sz w:val="24"/>
          <w:szCs w:val="24"/>
          <w:lang w:val="sr-Cyrl-CS"/>
        </w:rPr>
        <w:t xml:space="preserve"> полагати кроз тк канализацију. </w:t>
      </w:r>
      <w:r w:rsidR="000D7E3F" w:rsidRPr="00A535FE">
        <w:rPr>
          <w:sz w:val="24"/>
          <w:szCs w:val="24"/>
          <w:lang w:val="sr-Cyrl-RS"/>
        </w:rPr>
        <w:t>Постојеће д</w:t>
      </w:r>
      <w:r w:rsidRPr="00A535FE">
        <w:rPr>
          <w:sz w:val="24"/>
          <w:szCs w:val="24"/>
          <w:lang w:val="sr-Cyrl-CS"/>
        </w:rPr>
        <w:t>истрибутивне тк каблове који су постављени кроз тк канализацију или су положени слободно у земљу,</w:t>
      </w:r>
    </w:p>
    <w:p w14:paraId="204F8744" w14:textId="77777777" w:rsidR="0007568B" w:rsidRPr="00A535FE" w:rsidRDefault="0007568B" w:rsidP="0007568B">
      <w:pPr>
        <w:tabs>
          <w:tab w:val="left" w:pos="945"/>
        </w:tabs>
        <w:jc w:val="both"/>
        <w:rPr>
          <w:sz w:val="24"/>
          <w:szCs w:val="24"/>
          <w:lang w:val="sr-Cyrl-CS"/>
        </w:rPr>
      </w:pPr>
      <w:r w:rsidRPr="00A535FE">
        <w:rPr>
          <w:sz w:val="24"/>
          <w:szCs w:val="24"/>
          <w:lang w:val="sr-Cyrl-CS"/>
        </w:rPr>
        <w:t xml:space="preserve">а чији капацитет не задовољава потребе планираних корисника тк услуга, заменити новим већег капацитета. </w:t>
      </w:r>
    </w:p>
    <w:p w14:paraId="2604FE04" w14:textId="77777777" w:rsidR="00543F6B" w:rsidRPr="00A535FE" w:rsidRDefault="00543F6B" w:rsidP="00520B53">
      <w:pPr>
        <w:jc w:val="both"/>
        <w:rPr>
          <w:b/>
          <w:sz w:val="24"/>
          <w:szCs w:val="24"/>
          <w:lang w:val="sr-Cyrl-CS"/>
        </w:rPr>
      </w:pPr>
    </w:p>
    <w:p w14:paraId="2891AFC7" w14:textId="77777777" w:rsidR="00543F6B" w:rsidRPr="00A535FE" w:rsidRDefault="00543F6B" w:rsidP="00520B53">
      <w:pPr>
        <w:jc w:val="both"/>
        <w:rPr>
          <w:b/>
          <w:sz w:val="24"/>
          <w:szCs w:val="24"/>
          <w:lang w:val="sr-Cyrl-CS"/>
        </w:rPr>
      </w:pPr>
    </w:p>
    <w:p w14:paraId="78113457" w14:textId="77777777" w:rsidR="00A669B2" w:rsidRPr="00A535FE" w:rsidRDefault="00BA3ABD" w:rsidP="00520B53">
      <w:pPr>
        <w:jc w:val="both"/>
        <w:rPr>
          <w:b/>
          <w:sz w:val="24"/>
          <w:szCs w:val="24"/>
        </w:rPr>
      </w:pPr>
      <w:r w:rsidRPr="00A535FE">
        <w:rPr>
          <w:b/>
          <w:sz w:val="24"/>
          <w:szCs w:val="24"/>
          <w:lang w:val="sr-Cyrl-CS"/>
        </w:rPr>
        <w:t>Т</w:t>
      </w:r>
      <w:r w:rsidR="00AA71AB" w:rsidRPr="00A535FE">
        <w:rPr>
          <w:b/>
          <w:sz w:val="24"/>
          <w:szCs w:val="24"/>
          <w:lang w:val="sr-Cyrl-CS"/>
        </w:rPr>
        <w:t>опловодна мрежа</w:t>
      </w:r>
    </w:p>
    <w:p w14:paraId="4711DFA5" w14:textId="77777777" w:rsidR="00C12DA5" w:rsidRPr="00A535FE" w:rsidRDefault="00C12DA5" w:rsidP="00947303">
      <w:pPr>
        <w:jc w:val="both"/>
        <w:rPr>
          <w:sz w:val="24"/>
          <w:szCs w:val="24"/>
          <w:lang w:val="sr-Cyrl-CS"/>
        </w:rPr>
      </w:pPr>
    </w:p>
    <w:p w14:paraId="13BDA877" w14:textId="77777777" w:rsidR="0007568B" w:rsidRPr="00A535FE" w:rsidRDefault="0007568B" w:rsidP="0007568B">
      <w:pPr>
        <w:jc w:val="both"/>
        <w:rPr>
          <w:sz w:val="24"/>
          <w:szCs w:val="24"/>
        </w:rPr>
      </w:pPr>
      <w:r w:rsidRPr="00A535FE">
        <w:rPr>
          <w:sz w:val="24"/>
          <w:szCs w:val="24"/>
          <w:lang w:val="sr-Cyrl-CS"/>
        </w:rPr>
        <w:t xml:space="preserve">Прикључење на постојећу топловодну мрежу се планира у улици </w:t>
      </w:r>
      <w:r w:rsidR="00BE27BA" w:rsidRPr="00A535FE">
        <w:rPr>
          <w:sz w:val="24"/>
          <w:szCs w:val="24"/>
          <w:lang w:val="sr-Cyrl-CS"/>
        </w:rPr>
        <w:t xml:space="preserve">Др. </w:t>
      </w:r>
      <w:r w:rsidRPr="00A535FE">
        <w:rPr>
          <w:sz w:val="24"/>
          <w:szCs w:val="24"/>
          <w:lang w:val="sr-Cyrl-CS"/>
        </w:rPr>
        <w:t>Велизара Косановића, изградњом топловодне мреже одговарајућих пречника  у свима јавним саобраћајницама које припадају предметном Плану.</w:t>
      </w:r>
    </w:p>
    <w:p w14:paraId="6DF4A9CE" w14:textId="77777777" w:rsidR="0007568B" w:rsidRPr="00A535FE" w:rsidRDefault="0007568B" w:rsidP="0007568B">
      <w:pPr>
        <w:jc w:val="both"/>
        <w:rPr>
          <w:sz w:val="24"/>
          <w:szCs w:val="24"/>
          <w:lang w:val="sr-Cyrl-RS"/>
        </w:rPr>
      </w:pPr>
    </w:p>
    <w:p w14:paraId="5E23361A" w14:textId="77777777" w:rsidR="0007568B" w:rsidRPr="00A535FE" w:rsidRDefault="0007568B" w:rsidP="0007568B">
      <w:pPr>
        <w:jc w:val="both"/>
        <w:rPr>
          <w:sz w:val="24"/>
          <w:szCs w:val="24"/>
          <w:lang w:val="ru-RU"/>
        </w:rPr>
      </w:pPr>
      <w:r w:rsidRPr="00A535FE">
        <w:rPr>
          <w:sz w:val="24"/>
          <w:szCs w:val="24"/>
          <w:lang w:val="sr-Cyrl-CS"/>
        </w:rPr>
        <w:t>Прикључење планираних корисника на топловодну мрежу</w:t>
      </w:r>
      <w:r w:rsidRPr="00A535FE">
        <w:rPr>
          <w:sz w:val="24"/>
          <w:szCs w:val="24"/>
          <w:lang w:val="ru-RU"/>
        </w:rPr>
        <w:t xml:space="preserve"> биће дефинисано</w:t>
      </w:r>
      <w:r w:rsidRPr="00A535FE">
        <w:rPr>
          <w:sz w:val="24"/>
          <w:szCs w:val="24"/>
        </w:rPr>
        <w:t xml:space="preserve"> </w:t>
      </w:r>
      <w:r w:rsidRPr="00A535FE">
        <w:rPr>
          <w:sz w:val="24"/>
          <w:szCs w:val="24"/>
          <w:lang w:val="ru-RU"/>
        </w:rPr>
        <w:t xml:space="preserve">кроз даљу сарадњу са ЈКП </w:t>
      </w:r>
      <w:r w:rsidRPr="00A535FE">
        <w:rPr>
          <w:sz w:val="24"/>
          <w:szCs w:val="24"/>
          <w:lang w:val="sr-Cyrl-RS"/>
        </w:rPr>
        <w:t>„Београдске електране“</w:t>
      </w:r>
      <w:r w:rsidRPr="00A535FE">
        <w:rPr>
          <w:sz w:val="24"/>
          <w:szCs w:val="24"/>
          <w:lang w:val="ru-RU"/>
        </w:rPr>
        <w:t xml:space="preserve"> у току израде Нацрта плана. </w:t>
      </w:r>
    </w:p>
    <w:p w14:paraId="07DF5D70" w14:textId="77777777" w:rsidR="002F181E" w:rsidRPr="00A535FE" w:rsidRDefault="002F181E" w:rsidP="00B8572F">
      <w:pPr>
        <w:pStyle w:val="NoSpacing"/>
        <w:rPr>
          <w:rFonts w:cs="Arial"/>
          <w:b/>
          <w:szCs w:val="24"/>
          <w:lang w:val="sr-Cyrl-RS"/>
        </w:rPr>
      </w:pPr>
    </w:p>
    <w:p w14:paraId="4F1783F9" w14:textId="77777777" w:rsidR="00D474F5" w:rsidRPr="00A535FE" w:rsidRDefault="00D474F5" w:rsidP="008D6B12">
      <w:pPr>
        <w:pStyle w:val="NoSpacing"/>
        <w:rPr>
          <w:rFonts w:cs="Arial"/>
          <w:b/>
          <w:szCs w:val="24"/>
          <w:lang w:val="sr-Cyrl-RS"/>
        </w:rPr>
      </w:pPr>
    </w:p>
    <w:p w14:paraId="542EB66E" w14:textId="77777777" w:rsidR="008D6B12" w:rsidRPr="00A535FE" w:rsidRDefault="008D6B12" w:rsidP="008D6B12">
      <w:pPr>
        <w:pStyle w:val="NoSpacing"/>
        <w:rPr>
          <w:rFonts w:cs="Arial"/>
          <w:b/>
          <w:szCs w:val="24"/>
          <w:lang w:val="sr-Cyrl-RS"/>
        </w:rPr>
      </w:pPr>
      <w:r w:rsidRPr="00A535FE">
        <w:rPr>
          <w:rFonts w:cs="Arial"/>
          <w:b/>
          <w:szCs w:val="24"/>
          <w:lang w:val="sr-Cyrl-RS"/>
        </w:rPr>
        <w:t>3.1.</w:t>
      </w:r>
      <w:r w:rsidR="006D2B7F" w:rsidRPr="00A535FE">
        <w:rPr>
          <w:rFonts w:cs="Arial"/>
          <w:b/>
          <w:szCs w:val="24"/>
          <w:lang w:val="sr-Cyrl-RS"/>
        </w:rPr>
        <w:t>3</w:t>
      </w:r>
      <w:r w:rsidRPr="00A535FE">
        <w:rPr>
          <w:rFonts w:cs="Arial"/>
          <w:b/>
          <w:szCs w:val="24"/>
          <w:lang w:val="sr-Cyrl-RS"/>
        </w:rPr>
        <w:t>.  Планиране површине за објекте и комплексе јавних служби</w:t>
      </w:r>
    </w:p>
    <w:p w14:paraId="1F198509" w14:textId="77777777" w:rsidR="00971388" w:rsidRPr="00A535FE" w:rsidRDefault="00971388" w:rsidP="00971388">
      <w:pPr>
        <w:ind w:right="166"/>
        <w:jc w:val="both"/>
        <w:rPr>
          <w:sz w:val="24"/>
          <w:szCs w:val="24"/>
          <w:lang w:val="sr-Cyrl-RS"/>
        </w:rPr>
      </w:pPr>
    </w:p>
    <w:p w14:paraId="31117367" w14:textId="77777777" w:rsidR="006D61C6" w:rsidRPr="00A535FE" w:rsidRDefault="00B81C56" w:rsidP="001302C6">
      <w:pPr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>У непосредном окружењу предметне локације налазе се: ОШ „Јанко Веселиновић“ у ул. Умчарска бр. 2</w:t>
      </w:r>
      <w:r w:rsidR="006D61C6" w:rsidRPr="00A535FE">
        <w:rPr>
          <w:sz w:val="24"/>
          <w:szCs w:val="24"/>
          <w:lang w:val="sr-Cyrl-RS"/>
        </w:rPr>
        <w:t xml:space="preserve"> </w:t>
      </w:r>
      <w:r w:rsidRPr="00A535FE">
        <w:rPr>
          <w:sz w:val="24"/>
          <w:szCs w:val="24"/>
          <w:lang w:val="sr-Cyrl-RS"/>
        </w:rPr>
        <w:t>и ОШ „Ћирило и Методије“ у ул. Учитељска бр. 58</w:t>
      </w:r>
      <w:r w:rsidR="006D61C6" w:rsidRPr="00A535FE">
        <w:rPr>
          <w:sz w:val="24"/>
          <w:szCs w:val="24"/>
          <w:lang w:val="sr-Cyrl-RS"/>
        </w:rPr>
        <w:t xml:space="preserve">, као и објекат </w:t>
      </w:r>
      <w:r w:rsidRPr="00A535FE">
        <w:rPr>
          <w:sz w:val="24"/>
          <w:szCs w:val="24"/>
          <w:lang w:val="sr-Cyrl-RS"/>
        </w:rPr>
        <w:t xml:space="preserve">КДУ „Жубор“ у ул Велизара Косановића бр. </w:t>
      </w:r>
      <w:r w:rsidR="006D61C6" w:rsidRPr="00A535FE">
        <w:rPr>
          <w:sz w:val="24"/>
          <w:szCs w:val="24"/>
          <w:lang w:val="sr-Cyrl-RS"/>
        </w:rPr>
        <w:t xml:space="preserve">43. </w:t>
      </w:r>
    </w:p>
    <w:p w14:paraId="0584F4B0" w14:textId="77777777" w:rsidR="00B81C56" w:rsidRPr="00A535FE" w:rsidRDefault="006D61C6" w:rsidP="001302C6">
      <w:pPr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>Наведени објекти су приказани на графичком прилогу бр. 1 „Шира ситуација са границом Плана“.</w:t>
      </w:r>
    </w:p>
    <w:p w14:paraId="58ABB53D" w14:textId="77777777" w:rsidR="005C024A" w:rsidRPr="00A535FE" w:rsidRDefault="005C024A" w:rsidP="001302C6">
      <w:pPr>
        <w:jc w:val="both"/>
        <w:rPr>
          <w:sz w:val="24"/>
          <w:szCs w:val="24"/>
          <w:lang w:val="sr-Cyrl-RS"/>
        </w:rPr>
      </w:pPr>
    </w:p>
    <w:p w14:paraId="4E54D2EE" w14:textId="77777777" w:rsidR="007309C8" w:rsidRPr="00A535FE" w:rsidRDefault="006D61C6" w:rsidP="001302C6">
      <w:pPr>
        <w:jc w:val="both"/>
        <w:rPr>
          <w:sz w:val="24"/>
          <w:szCs w:val="24"/>
          <w:lang w:val="ru-RU"/>
        </w:rPr>
      </w:pPr>
      <w:r w:rsidRPr="00A535FE">
        <w:rPr>
          <w:sz w:val="24"/>
          <w:szCs w:val="24"/>
          <w:lang w:val="sr-Cyrl-RS"/>
        </w:rPr>
        <w:t xml:space="preserve">У </w:t>
      </w:r>
      <w:r w:rsidR="00971388" w:rsidRPr="00A535FE">
        <w:rPr>
          <w:sz w:val="24"/>
          <w:szCs w:val="24"/>
          <w:lang w:val="sr-Cyrl-RS"/>
        </w:rPr>
        <w:t>току израде Нацрта плана и у сарадњи са надлежним институцијама биће дефинисане е</w:t>
      </w:r>
      <w:r w:rsidR="00971388" w:rsidRPr="00A535FE">
        <w:rPr>
          <w:sz w:val="24"/>
          <w:szCs w:val="24"/>
          <w:lang w:val="sr-Cyrl-CS"/>
        </w:rPr>
        <w:t xml:space="preserve">вентуалне потребе за новим површинама локација и потребни </w:t>
      </w:r>
      <w:r w:rsidR="00971388" w:rsidRPr="00A535FE">
        <w:rPr>
          <w:sz w:val="24"/>
          <w:szCs w:val="24"/>
          <w:lang w:val="ru-RU"/>
        </w:rPr>
        <w:t>капацитети за објекате и комплексе јавних служби.</w:t>
      </w:r>
    </w:p>
    <w:p w14:paraId="773FAD6D" w14:textId="77777777" w:rsidR="000A698D" w:rsidRDefault="000A698D" w:rsidP="001302C6">
      <w:pPr>
        <w:jc w:val="both"/>
        <w:rPr>
          <w:b/>
          <w:bCs/>
          <w:sz w:val="24"/>
          <w:szCs w:val="24"/>
          <w:lang w:val="ru-RU"/>
        </w:rPr>
      </w:pPr>
    </w:p>
    <w:p w14:paraId="1D6967B4" w14:textId="77777777" w:rsidR="000061DD" w:rsidRDefault="000061DD" w:rsidP="001302C6">
      <w:pPr>
        <w:jc w:val="both"/>
        <w:rPr>
          <w:b/>
          <w:bCs/>
          <w:sz w:val="24"/>
          <w:szCs w:val="24"/>
          <w:lang w:val="ru-RU"/>
        </w:rPr>
      </w:pPr>
    </w:p>
    <w:p w14:paraId="6F7D05FF" w14:textId="5F0351E3" w:rsidR="00FD4161" w:rsidRPr="00A535FE" w:rsidRDefault="008750BC" w:rsidP="001302C6">
      <w:pPr>
        <w:jc w:val="both"/>
        <w:rPr>
          <w:b/>
          <w:bCs/>
          <w:sz w:val="24"/>
          <w:szCs w:val="24"/>
          <w:lang w:val="ru-RU"/>
        </w:rPr>
      </w:pPr>
      <w:r w:rsidRPr="00A535FE">
        <w:rPr>
          <w:b/>
          <w:bCs/>
          <w:sz w:val="24"/>
          <w:szCs w:val="24"/>
          <w:lang w:val="ru-RU"/>
        </w:rPr>
        <w:t>3</w:t>
      </w:r>
      <w:r w:rsidR="00E16C20" w:rsidRPr="00A535FE">
        <w:rPr>
          <w:b/>
          <w:bCs/>
          <w:sz w:val="24"/>
          <w:szCs w:val="24"/>
          <w:lang w:val="ru-RU"/>
        </w:rPr>
        <w:t>.</w:t>
      </w:r>
      <w:r w:rsidR="001978CB" w:rsidRPr="00A535FE">
        <w:rPr>
          <w:b/>
          <w:bCs/>
          <w:sz w:val="24"/>
          <w:szCs w:val="24"/>
          <w:lang w:val="ru-RU"/>
        </w:rPr>
        <w:t xml:space="preserve">2 </w:t>
      </w:r>
      <w:r w:rsidR="00E16C20" w:rsidRPr="00A535FE">
        <w:rPr>
          <w:b/>
          <w:bCs/>
          <w:sz w:val="24"/>
          <w:szCs w:val="24"/>
          <w:lang w:val="ru-RU"/>
        </w:rPr>
        <w:t xml:space="preserve"> </w:t>
      </w:r>
      <w:r w:rsidR="004D3D47" w:rsidRPr="00A535FE">
        <w:rPr>
          <w:b/>
          <w:bCs/>
          <w:sz w:val="24"/>
          <w:szCs w:val="24"/>
          <w:lang w:val="ru-RU"/>
        </w:rPr>
        <w:t xml:space="preserve"> </w:t>
      </w:r>
      <w:r w:rsidR="00E16C20" w:rsidRPr="00A535FE">
        <w:rPr>
          <w:b/>
          <w:bCs/>
          <w:sz w:val="24"/>
          <w:szCs w:val="24"/>
          <w:lang w:val="ru-RU"/>
        </w:rPr>
        <w:t>П</w:t>
      </w:r>
      <w:r w:rsidR="00511C39" w:rsidRPr="00A535FE">
        <w:rPr>
          <w:b/>
          <w:bCs/>
          <w:sz w:val="24"/>
          <w:szCs w:val="24"/>
          <w:lang w:val="ru-RU"/>
        </w:rPr>
        <w:t xml:space="preserve">овршине осталих намена </w:t>
      </w:r>
    </w:p>
    <w:p w14:paraId="2A5C0CF0" w14:textId="77777777" w:rsidR="00FD4161" w:rsidRPr="00A535FE" w:rsidRDefault="00FD4161" w:rsidP="00DC23B2">
      <w:pPr>
        <w:autoSpaceDE w:val="0"/>
        <w:autoSpaceDN w:val="0"/>
        <w:adjustRightInd w:val="0"/>
        <w:jc w:val="both"/>
        <w:rPr>
          <w:b/>
          <w:sz w:val="24"/>
          <w:szCs w:val="24"/>
          <w:lang w:val="sr-Cyrl-RS"/>
        </w:rPr>
      </w:pPr>
    </w:p>
    <w:p w14:paraId="28690C0F" w14:textId="75430CE0" w:rsidR="00343D27" w:rsidRPr="00A535FE" w:rsidRDefault="002E5F03" w:rsidP="00687CBB">
      <w:pPr>
        <w:autoSpaceDE w:val="0"/>
        <w:autoSpaceDN w:val="0"/>
        <w:adjustRightInd w:val="0"/>
        <w:jc w:val="both"/>
        <w:rPr>
          <w:sz w:val="24"/>
          <w:szCs w:val="24"/>
          <w:lang w:val="sr-Cyrl-RS"/>
        </w:rPr>
      </w:pPr>
      <w:r w:rsidRPr="00A535FE">
        <w:rPr>
          <w:sz w:val="24"/>
          <w:szCs w:val="24"/>
          <w:lang w:val="sr-Cyrl-RS"/>
        </w:rPr>
        <w:t>У складу са ПГР- ом Београда н</w:t>
      </w:r>
      <w:r w:rsidR="00FD4161" w:rsidRPr="00A535FE">
        <w:rPr>
          <w:sz w:val="24"/>
          <w:szCs w:val="24"/>
        </w:rPr>
        <w:t>а обухваћеном подручју планира</w:t>
      </w:r>
      <w:r w:rsidR="00D474F5" w:rsidRPr="00A535FE">
        <w:rPr>
          <w:sz w:val="24"/>
          <w:szCs w:val="24"/>
          <w:lang w:val="sr-Cyrl-RS"/>
        </w:rPr>
        <w:t>не</w:t>
      </w:r>
      <w:r w:rsidR="00FD4161" w:rsidRPr="00A535FE">
        <w:rPr>
          <w:sz w:val="24"/>
          <w:szCs w:val="24"/>
        </w:rPr>
        <w:t xml:space="preserve"> с</w:t>
      </w:r>
      <w:r w:rsidR="00D474F5" w:rsidRPr="00A535FE">
        <w:rPr>
          <w:sz w:val="24"/>
          <w:szCs w:val="24"/>
          <w:lang w:val="sr-Cyrl-RS"/>
        </w:rPr>
        <w:t>у</w:t>
      </w:r>
      <w:r w:rsidR="00FD4161" w:rsidRPr="00A535FE">
        <w:rPr>
          <w:sz w:val="24"/>
          <w:szCs w:val="24"/>
        </w:rPr>
        <w:t xml:space="preserve"> </w:t>
      </w:r>
      <w:r w:rsidR="00687CBB" w:rsidRPr="00A535FE">
        <w:rPr>
          <w:rFonts w:eastAsia="Calibri"/>
          <w:noProof w:val="0"/>
          <w:sz w:val="24"/>
          <w:szCs w:val="24"/>
          <w:lang w:val="sr-Cyrl-RS"/>
        </w:rPr>
        <w:t xml:space="preserve">површине за </w:t>
      </w:r>
      <w:r w:rsidR="004211B7" w:rsidRPr="00A535FE">
        <w:rPr>
          <w:rFonts w:eastAsia="Calibri"/>
          <w:noProof w:val="0"/>
          <w:sz w:val="24"/>
          <w:szCs w:val="24"/>
          <w:lang w:val="sr-Cyrl-RS"/>
        </w:rPr>
        <w:t xml:space="preserve">вишепородично </w:t>
      </w:r>
      <w:r w:rsidR="00687CBB" w:rsidRPr="00A535FE">
        <w:rPr>
          <w:rFonts w:eastAsia="Calibri"/>
          <w:noProof w:val="0"/>
          <w:sz w:val="24"/>
          <w:szCs w:val="24"/>
          <w:lang w:val="sr-Cyrl-RS"/>
        </w:rPr>
        <w:t>становање у формираним</w:t>
      </w:r>
      <w:r w:rsidR="00687CBB" w:rsidRPr="00A535FE">
        <w:rPr>
          <w:sz w:val="24"/>
          <w:szCs w:val="24"/>
          <w:lang w:val="sr-Cyrl-RS"/>
        </w:rPr>
        <w:t xml:space="preserve"> градским блоковима</w:t>
      </w:r>
      <w:r w:rsidR="003F591E" w:rsidRPr="00A535FE">
        <w:rPr>
          <w:sz w:val="24"/>
          <w:szCs w:val="24"/>
          <w:lang w:val="sr-Cyrl-RS"/>
        </w:rPr>
        <w:t xml:space="preserve"> у централној и средњој зони града</w:t>
      </w:r>
      <w:r w:rsidR="004211B7" w:rsidRPr="00A535FE">
        <w:rPr>
          <w:sz w:val="24"/>
          <w:szCs w:val="24"/>
          <w:lang w:val="sr-Cyrl-RS"/>
        </w:rPr>
        <w:t xml:space="preserve"> – зона С5</w:t>
      </w:r>
      <w:r w:rsidR="00753FE4" w:rsidRPr="00A535FE">
        <w:rPr>
          <w:sz w:val="24"/>
          <w:szCs w:val="24"/>
          <w:lang w:val="sr-Cyrl-RS"/>
        </w:rPr>
        <w:t>.</w:t>
      </w:r>
    </w:p>
    <w:p w14:paraId="6100701E" w14:textId="77777777" w:rsidR="00226D08" w:rsidRPr="00A535FE" w:rsidRDefault="00226D08" w:rsidP="00687CBB">
      <w:pPr>
        <w:autoSpaceDE w:val="0"/>
        <w:autoSpaceDN w:val="0"/>
        <w:adjustRightInd w:val="0"/>
        <w:jc w:val="both"/>
        <w:rPr>
          <w:sz w:val="24"/>
          <w:szCs w:val="24"/>
          <w:lang w:val="sr-Cyrl-RS"/>
        </w:rPr>
      </w:pPr>
    </w:p>
    <w:p w14:paraId="77488A6D" w14:textId="77777777" w:rsidR="004A6FCC" w:rsidRPr="00A535FE" w:rsidRDefault="004A6FCC" w:rsidP="00A604D1">
      <w:pPr>
        <w:rPr>
          <w:b/>
          <w:bCs/>
          <w:sz w:val="24"/>
          <w:szCs w:val="24"/>
          <w:lang w:val="sr-Cyrl-RS"/>
        </w:rPr>
      </w:pPr>
    </w:p>
    <w:p w14:paraId="1103BB86" w14:textId="578DD59B" w:rsidR="00D62116" w:rsidRPr="00A535FE" w:rsidRDefault="00D62116" w:rsidP="00A604D1">
      <w:pPr>
        <w:rPr>
          <w:b/>
          <w:bCs/>
          <w:sz w:val="24"/>
          <w:szCs w:val="24"/>
          <w:lang w:val="sr-Cyrl-RS"/>
        </w:rPr>
      </w:pPr>
      <w:r w:rsidRPr="00A535FE">
        <w:rPr>
          <w:b/>
          <w:bCs/>
          <w:sz w:val="24"/>
          <w:szCs w:val="24"/>
          <w:lang w:val="sr-Cyrl-RS"/>
        </w:rPr>
        <w:t>Правила грађења у зони вишепородичног становања</w:t>
      </w:r>
      <w:r w:rsidR="00687CBB" w:rsidRPr="00A535FE">
        <w:rPr>
          <w:b/>
          <w:bCs/>
          <w:sz w:val="24"/>
          <w:szCs w:val="24"/>
          <w:lang w:val="sr-Cyrl-RS"/>
        </w:rPr>
        <w:t xml:space="preserve"> у формираним градским блоковима</w:t>
      </w:r>
      <w:r w:rsidRPr="00A535FE">
        <w:rPr>
          <w:b/>
          <w:bCs/>
          <w:sz w:val="24"/>
          <w:szCs w:val="24"/>
          <w:lang w:val="sr-Cyrl-RS"/>
        </w:rPr>
        <w:t xml:space="preserve"> </w:t>
      </w:r>
      <w:r w:rsidR="006F53E5" w:rsidRPr="00A535FE">
        <w:rPr>
          <w:b/>
          <w:bCs/>
          <w:sz w:val="24"/>
          <w:szCs w:val="24"/>
          <w:lang w:val="sr-Cyrl-RS"/>
        </w:rPr>
        <w:t xml:space="preserve">у </w:t>
      </w:r>
      <w:r w:rsidR="004211B7" w:rsidRPr="00A535FE">
        <w:rPr>
          <w:b/>
          <w:bCs/>
          <w:sz w:val="24"/>
          <w:szCs w:val="24"/>
          <w:lang w:val="sr-Cyrl-RS"/>
        </w:rPr>
        <w:t xml:space="preserve">централној и </w:t>
      </w:r>
      <w:r w:rsidR="006F53E5" w:rsidRPr="00A535FE">
        <w:rPr>
          <w:b/>
          <w:bCs/>
          <w:sz w:val="24"/>
          <w:szCs w:val="24"/>
          <w:lang w:val="sr-Cyrl-RS"/>
        </w:rPr>
        <w:t>средњој зони</w:t>
      </w:r>
      <w:r w:rsidR="004211B7" w:rsidRPr="00A535FE">
        <w:rPr>
          <w:b/>
          <w:bCs/>
          <w:sz w:val="24"/>
          <w:szCs w:val="24"/>
          <w:lang w:val="sr-Cyrl-RS"/>
        </w:rPr>
        <w:t xml:space="preserve"> града</w:t>
      </w:r>
      <w:r w:rsidRPr="00A535FE">
        <w:rPr>
          <w:b/>
          <w:bCs/>
          <w:sz w:val="24"/>
          <w:szCs w:val="24"/>
          <w:lang w:val="sr-Cyrl-RS"/>
        </w:rPr>
        <w:t>-</w:t>
      </w:r>
      <w:r w:rsidRPr="00A535FE">
        <w:rPr>
          <w:b/>
          <w:bCs/>
          <w:sz w:val="24"/>
          <w:szCs w:val="24"/>
          <w:lang w:val="sr-Cyrl-CS"/>
        </w:rPr>
        <w:t xml:space="preserve"> зона </w:t>
      </w:r>
      <w:r w:rsidR="00687CBB" w:rsidRPr="00A535FE">
        <w:rPr>
          <w:b/>
          <w:bCs/>
          <w:sz w:val="24"/>
          <w:szCs w:val="24"/>
          <w:lang w:val="sr-Cyrl-RS"/>
        </w:rPr>
        <w:t>(С5</w:t>
      </w:r>
      <w:r w:rsidRPr="00A535FE">
        <w:rPr>
          <w:b/>
          <w:bCs/>
          <w:sz w:val="24"/>
          <w:szCs w:val="24"/>
          <w:lang w:val="sr-Cyrl-RS"/>
        </w:rPr>
        <w:t>)</w:t>
      </w:r>
    </w:p>
    <w:p w14:paraId="573DB80E" w14:textId="77777777" w:rsidR="005416C8" w:rsidRPr="00A535FE" w:rsidRDefault="005416C8" w:rsidP="00A604D1">
      <w:pPr>
        <w:rPr>
          <w:sz w:val="24"/>
          <w:szCs w:val="24"/>
          <w:lang w:val="sr-Cyrl-RS"/>
        </w:rPr>
      </w:pPr>
    </w:p>
    <w:p w14:paraId="058296C0" w14:textId="77777777" w:rsidR="00A604D1" w:rsidRPr="00A535FE" w:rsidRDefault="005416C8" w:rsidP="00A604D1">
      <w:pPr>
        <w:pStyle w:val="ListParagraph"/>
        <w:numPr>
          <w:ilvl w:val="0"/>
          <w:numId w:val="17"/>
        </w:numPr>
        <w:rPr>
          <w:rFonts w:ascii="Arial" w:hAnsi="Arial" w:cs="Arial"/>
          <w:sz w:val="24"/>
          <w:szCs w:val="24"/>
          <w:lang w:val="sr-Cyrl-RS"/>
        </w:rPr>
      </w:pPr>
      <w:r w:rsidRPr="00A535FE">
        <w:rPr>
          <w:rFonts w:ascii="Arial" w:hAnsi="Arial" w:cs="Arial"/>
          <w:sz w:val="24"/>
          <w:szCs w:val="24"/>
          <w:lang w:val="sr-Cyrl-RS"/>
        </w:rPr>
        <w:t>основна намена: вишепородично становање</w:t>
      </w:r>
      <w:r w:rsidR="00550A42" w:rsidRPr="00A535FE">
        <w:rPr>
          <w:rFonts w:ascii="Arial" w:hAnsi="Arial" w:cs="Arial"/>
          <w:sz w:val="24"/>
          <w:szCs w:val="24"/>
          <w:lang w:val="sr-Cyrl-RS"/>
        </w:rPr>
        <w:t>;</w:t>
      </w:r>
    </w:p>
    <w:p w14:paraId="52B40D9F" w14:textId="77777777" w:rsidR="00A604D1" w:rsidRPr="00A535FE" w:rsidRDefault="00D62116" w:rsidP="00A604D1">
      <w:pPr>
        <w:pStyle w:val="ListParagraph"/>
        <w:numPr>
          <w:ilvl w:val="0"/>
          <w:numId w:val="17"/>
        </w:numPr>
        <w:rPr>
          <w:rFonts w:ascii="Arial" w:hAnsi="Arial" w:cs="Arial"/>
          <w:sz w:val="24"/>
          <w:szCs w:val="24"/>
          <w:lang w:val="sr-Cyrl-RS"/>
        </w:rPr>
      </w:pPr>
      <w:r w:rsidRPr="00A535FE">
        <w:rPr>
          <w:rFonts w:ascii="Arial" w:hAnsi="Arial" w:cs="Arial"/>
          <w:sz w:val="24"/>
          <w:szCs w:val="24"/>
          <w:lang w:val="sr-Cyrl-RS"/>
        </w:rPr>
        <w:t>с</w:t>
      </w:r>
      <w:r w:rsidRPr="00A535FE">
        <w:rPr>
          <w:rFonts w:ascii="Arial" w:hAnsi="Arial" w:cs="Arial"/>
          <w:sz w:val="24"/>
          <w:szCs w:val="24"/>
        </w:rPr>
        <w:t xml:space="preserve">а </w:t>
      </w:r>
      <w:proofErr w:type="spellStart"/>
      <w:r w:rsidRPr="00A535FE">
        <w:rPr>
          <w:rFonts w:ascii="Arial" w:hAnsi="Arial" w:cs="Arial"/>
          <w:sz w:val="24"/>
          <w:szCs w:val="24"/>
        </w:rPr>
        <w:t>вишепородичним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становањем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су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компатибилни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комерцијални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садржаји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из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области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трговине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, </w:t>
      </w:r>
      <w:proofErr w:type="spellStart"/>
      <w:r w:rsidRPr="00A535FE">
        <w:rPr>
          <w:rFonts w:ascii="Arial" w:hAnsi="Arial" w:cs="Arial"/>
          <w:sz w:val="24"/>
          <w:szCs w:val="24"/>
        </w:rPr>
        <w:t>администрације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и </w:t>
      </w:r>
      <w:proofErr w:type="spellStart"/>
      <w:r w:rsidRPr="00A535FE">
        <w:rPr>
          <w:rFonts w:ascii="Arial" w:hAnsi="Arial" w:cs="Arial"/>
          <w:sz w:val="24"/>
          <w:szCs w:val="24"/>
        </w:rPr>
        <w:t>услужних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делатности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које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не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угрожавају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животну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средину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и </w:t>
      </w:r>
      <w:proofErr w:type="spellStart"/>
      <w:r w:rsidRPr="00A535FE">
        <w:rPr>
          <w:rFonts w:ascii="Arial" w:hAnsi="Arial" w:cs="Arial"/>
          <w:sz w:val="24"/>
          <w:szCs w:val="24"/>
        </w:rPr>
        <w:t>не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стварају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буку</w:t>
      </w:r>
      <w:proofErr w:type="spellEnd"/>
      <w:r w:rsidRPr="00A535FE">
        <w:rPr>
          <w:rFonts w:ascii="Arial" w:hAnsi="Arial" w:cs="Arial"/>
          <w:sz w:val="24"/>
          <w:szCs w:val="24"/>
          <w:lang w:val="sr-Cyrl-RS"/>
        </w:rPr>
        <w:t>;</w:t>
      </w:r>
    </w:p>
    <w:p w14:paraId="7DC7FB90" w14:textId="77777777" w:rsidR="00A604D1" w:rsidRPr="00A535FE" w:rsidRDefault="00D62116" w:rsidP="00A604D1">
      <w:pPr>
        <w:pStyle w:val="ListParagraph"/>
        <w:numPr>
          <w:ilvl w:val="0"/>
          <w:numId w:val="17"/>
        </w:numPr>
        <w:rPr>
          <w:rFonts w:ascii="Arial" w:hAnsi="Arial" w:cs="Arial"/>
          <w:sz w:val="24"/>
          <w:szCs w:val="24"/>
          <w:lang w:val="sr-Cyrl-RS"/>
        </w:rPr>
      </w:pPr>
      <w:r w:rsidRPr="00A535FE">
        <w:rPr>
          <w:rFonts w:ascii="Arial" w:hAnsi="Arial" w:cs="Arial"/>
          <w:sz w:val="24"/>
          <w:szCs w:val="24"/>
          <w:lang w:val="sr-Cyrl-RS"/>
        </w:rPr>
        <w:t>однос основне и компатибилне намене</w:t>
      </w:r>
      <w:r w:rsidR="004754B5" w:rsidRPr="00A535FE">
        <w:rPr>
          <w:rFonts w:ascii="Arial" w:hAnsi="Arial" w:cs="Arial"/>
          <w:sz w:val="24"/>
          <w:szCs w:val="24"/>
          <w:lang w:val="sr-Cyrl-RS"/>
        </w:rPr>
        <w:t xml:space="preserve"> ј</w:t>
      </w:r>
      <w:r w:rsidR="005B3272" w:rsidRPr="00A535FE">
        <w:rPr>
          <w:rFonts w:ascii="Arial" w:hAnsi="Arial" w:cs="Arial"/>
          <w:sz w:val="24"/>
          <w:szCs w:val="24"/>
          <w:lang w:val="sr-Cyrl-RS"/>
        </w:rPr>
        <w:t>е</w:t>
      </w:r>
      <w:r w:rsidRPr="00A535FE">
        <w:rPr>
          <w:rFonts w:ascii="Arial" w:hAnsi="Arial" w:cs="Arial"/>
          <w:sz w:val="24"/>
          <w:szCs w:val="24"/>
          <w:lang w:val="sr-Cyrl-RS"/>
        </w:rPr>
        <w:t xml:space="preserve"> </w:t>
      </w:r>
      <w:r w:rsidRPr="00A535FE">
        <w:rPr>
          <w:rFonts w:ascii="Arial" w:hAnsi="Arial" w:cs="Arial"/>
          <w:sz w:val="24"/>
          <w:szCs w:val="24"/>
        </w:rPr>
        <w:t>у</w:t>
      </w:r>
      <w:r w:rsidRPr="00A535FE">
        <w:rPr>
          <w:rFonts w:ascii="Arial" w:hAnsi="Arial" w:cs="Arial"/>
          <w:sz w:val="24"/>
          <w:szCs w:val="24"/>
          <w:lang w:val="sr-Cyrl-RS"/>
        </w:rPr>
        <w:t xml:space="preserve"> односу</w:t>
      </w:r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мин</w:t>
      </w:r>
      <w:proofErr w:type="spellEnd"/>
      <w:r w:rsidRPr="00A535FE">
        <w:rPr>
          <w:rFonts w:ascii="Arial" w:hAnsi="Arial" w:cs="Arial"/>
          <w:sz w:val="24"/>
          <w:szCs w:val="24"/>
        </w:rPr>
        <w:t>. 80</w:t>
      </w:r>
      <w:proofErr w:type="gramStart"/>
      <w:r w:rsidRPr="00A535FE">
        <w:rPr>
          <w:rFonts w:ascii="Arial" w:hAnsi="Arial" w:cs="Arial"/>
          <w:sz w:val="24"/>
          <w:szCs w:val="24"/>
        </w:rPr>
        <w:t>% :</w:t>
      </w:r>
      <w:proofErr w:type="gram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макс</w:t>
      </w:r>
      <w:proofErr w:type="spellEnd"/>
      <w:r w:rsidRPr="00A535FE">
        <w:rPr>
          <w:rFonts w:ascii="Arial" w:hAnsi="Arial" w:cs="Arial"/>
          <w:sz w:val="24"/>
          <w:szCs w:val="24"/>
        </w:rPr>
        <w:t>. 20%</w:t>
      </w:r>
      <w:r w:rsidR="009C42D0" w:rsidRPr="00A535FE">
        <w:rPr>
          <w:rFonts w:ascii="Arial" w:hAnsi="Arial" w:cs="Arial"/>
          <w:sz w:val="24"/>
          <w:szCs w:val="24"/>
          <w:lang w:val="sr-Cyrl-RS"/>
        </w:rPr>
        <w:t>;</w:t>
      </w:r>
    </w:p>
    <w:p w14:paraId="1A0DB8CD" w14:textId="77777777" w:rsidR="00A604D1" w:rsidRPr="00A535FE" w:rsidRDefault="00D62116" w:rsidP="00A604D1">
      <w:pPr>
        <w:pStyle w:val="ListParagraph"/>
        <w:numPr>
          <w:ilvl w:val="0"/>
          <w:numId w:val="17"/>
        </w:numPr>
        <w:rPr>
          <w:rFonts w:ascii="Arial" w:hAnsi="Arial" w:cs="Arial"/>
          <w:sz w:val="24"/>
          <w:szCs w:val="24"/>
          <w:lang w:val="sr-Cyrl-RS"/>
        </w:rPr>
      </w:pPr>
      <w:r w:rsidRPr="00A535FE">
        <w:rPr>
          <w:rFonts w:ascii="Arial" w:hAnsi="Arial" w:cs="Arial"/>
          <w:sz w:val="24"/>
          <w:szCs w:val="24"/>
          <w:lang w:val="sr-Cyrl-RS"/>
        </w:rPr>
        <w:lastRenderedPageBreak/>
        <w:t>о</w:t>
      </w:r>
      <w:proofErr w:type="spellStart"/>
      <w:r w:rsidRPr="00A535FE">
        <w:rPr>
          <w:rFonts w:ascii="Arial" w:hAnsi="Arial" w:cs="Arial"/>
          <w:sz w:val="24"/>
          <w:szCs w:val="24"/>
        </w:rPr>
        <w:t>пшта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правила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и </w:t>
      </w:r>
      <w:proofErr w:type="spellStart"/>
      <w:r w:rsidRPr="00A535FE">
        <w:rPr>
          <w:rFonts w:ascii="Arial" w:hAnsi="Arial" w:cs="Arial"/>
          <w:sz w:val="24"/>
          <w:szCs w:val="24"/>
        </w:rPr>
        <w:t>параметри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за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све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намене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у </w:t>
      </w:r>
      <w:proofErr w:type="spellStart"/>
      <w:r w:rsidRPr="00A535FE">
        <w:rPr>
          <w:rFonts w:ascii="Arial" w:hAnsi="Arial" w:cs="Arial"/>
          <w:sz w:val="24"/>
          <w:szCs w:val="24"/>
        </w:rPr>
        <w:t>зони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су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исти</w:t>
      </w:r>
      <w:proofErr w:type="spellEnd"/>
      <w:r w:rsidRPr="00A535FE">
        <w:rPr>
          <w:rFonts w:ascii="Arial" w:hAnsi="Arial" w:cs="Arial"/>
          <w:sz w:val="24"/>
          <w:szCs w:val="24"/>
          <w:lang w:val="sr-Cyrl-RS"/>
        </w:rPr>
        <w:t>;</w:t>
      </w:r>
    </w:p>
    <w:p w14:paraId="28CC5910" w14:textId="77777777" w:rsidR="00A604D1" w:rsidRPr="00A535FE" w:rsidRDefault="006F53E5" w:rsidP="00A604D1">
      <w:pPr>
        <w:pStyle w:val="ListParagraph"/>
        <w:numPr>
          <w:ilvl w:val="0"/>
          <w:numId w:val="17"/>
        </w:numPr>
        <w:rPr>
          <w:rFonts w:ascii="Arial" w:hAnsi="Arial" w:cs="Arial"/>
          <w:sz w:val="24"/>
          <w:szCs w:val="24"/>
          <w:lang w:val="sr-Cyrl-RS"/>
        </w:rPr>
      </w:pPr>
      <w:r w:rsidRPr="00A535FE">
        <w:rPr>
          <w:rFonts w:ascii="Arial" w:hAnsi="Arial" w:cs="Arial"/>
          <w:color w:val="000000"/>
          <w:sz w:val="24"/>
          <w:szCs w:val="24"/>
          <w:lang w:val="sr-Cyrl-CS"/>
        </w:rPr>
        <w:t>није дозвољена изградња помоћних објеката, изузев објеката у функцији техничке инфраструктуре;</w:t>
      </w:r>
    </w:p>
    <w:p w14:paraId="2AB6E77C" w14:textId="042F56FC" w:rsidR="00A604D1" w:rsidRPr="000A698D" w:rsidRDefault="00B50B6B" w:rsidP="00A604D1">
      <w:pPr>
        <w:pStyle w:val="ListParagraph"/>
        <w:numPr>
          <w:ilvl w:val="0"/>
          <w:numId w:val="17"/>
        </w:numPr>
        <w:rPr>
          <w:rFonts w:ascii="Arial" w:hAnsi="Arial" w:cs="Arial"/>
          <w:sz w:val="24"/>
          <w:szCs w:val="24"/>
          <w:lang w:val="sr-Cyrl-RS"/>
        </w:rPr>
      </w:pPr>
      <w:r w:rsidRPr="00A535FE">
        <w:rPr>
          <w:rFonts w:ascii="Arial" w:hAnsi="Arial" w:cs="Arial"/>
          <w:sz w:val="24"/>
          <w:szCs w:val="24"/>
          <w:lang w:val="sr-Cyrl-CS"/>
        </w:rPr>
        <w:t xml:space="preserve">максимални индекс заузетости („З“) на парцели је до </w:t>
      </w:r>
      <w:r w:rsidR="00687CBB" w:rsidRPr="00A535FE">
        <w:rPr>
          <w:rFonts w:ascii="Arial" w:hAnsi="Arial" w:cs="Arial"/>
          <w:sz w:val="24"/>
          <w:szCs w:val="24"/>
          <w:lang w:val="sr-Cyrl-RS"/>
        </w:rPr>
        <w:t>60</w:t>
      </w:r>
      <w:r w:rsidRPr="00A535FE">
        <w:rPr>
          <w:rFonts w:ascii="Arial" w:hAnsi="Arial" w:cs="Arial"/>
          <w:sz w:val="24"/>
          <w:szCs w:val="24"/>
          <w:lang w:val="sr-Cyrl-CS"/>
        </w:rPr>
        <w:t>%;</w:t>
      </w:r>
    </w:p>
    <w:p w14:paraId="2728B7F2" w14:textId="602C8445" w:rsidR="000A698D" w:rsidRPr="000A698D" w:rsidRDefault="000A698D" w:rsidP="00A604D1">
      <w:pPr>
        <w:pStyle w:val="ListParagraph"/>
        <w:numPr>
          <w:ilvl w:val="0"/>
          <w:numId w:val="17"/>
        </w:numPr>
        <w:rPr>
          <w:rFonts w:ascii="Arial" w:hAnsi="Arial" w:cs="Arial"/>
          <w:sz w:val="24"/>
          <w:szCs w:val="24"/>
          <w:lang w:val="sr-Cyrl-RS"/>
        </w:rPr>
      </w:pPr>
      <w:r w:rsidRPr="000A698D">
        <w:rPr>
          <w:rFonts w:ascii="Arial" w:hAnsi="Arial" w:cs="Arial"/>
          <w:sz w:val="24"/>
          <w:szCs w:val="24"/>
          <w:lang w:val="sr-Cyrl-CS"/>
        </w:rPr>
        <w:t>индекс заузетости угаоних објеката може бити увећан за 15%</w:t>
      </w:r>
      <w:r w:rsidR="00DF7C9B">
        <w:rPr>
          <w:rFonts w:ascii="Arial" w:hAnsi="Arial" w:cs="Arial"/>
          <w:sz w:val="24"/>
          <w:szCs w:val="24"/>
          <w:lang w:val="sr-Cyrl-CS"/>
        </w:rPr>
        <w:t>;</w:t>
      </w:r>
    </w:p>
    <w:p w14:paraId="6FAA2608" w14:textId="77777777" w:rsidR="00A604D1" w:rsidRPr="00A535FE" w:rsidRDefault="00B50B6B" w:rsidP="00A604D1">
      <w:pPr>
        <w:pStyle w:val="ListParagraph"/>
        <w:numPr>
          <w:ilvl w:val="0"/>
          <w:numId w:val="17"/>
        </w:numPr>
        <w:rPr>
          <w:rFonts w:ascii="Arial" w:hAnsi="Arial" w:cs="Arial"/>
          <w:sz w:val="24"/>
          <w:szCs w:val="24"/>
          <w:lang w:val="sr-Cyrl-RS"/>
        </w:rPr>
      </w:pPr>
      <w:r w:rsidRPr="00A535FE">
        <w:rPr>
          <w:rFonts w:ascii="Arial" w:hAnsi="Arial" w:cs="Arial"/>
          <w:sz w:val="24"/>
          <w:szCs w:val="24"/>
          <w:lang w:val="sr-Cyrl-CS"/>
        </w:rPr>
        <w:t>висина објекта</w:t>
      </w:r>
      <w:r w:rsidRPr="00A535FE">
        <w:rPr>
          <w:rFonts w:ascii="Arial" w:hAnsi="Arial" w:cs="Arial"/>
          <w:sz w:val="24"/>
          <w:szCs w:val="24"/>
          <w:lang w:val="sr-Cyrl-RS"/>
        </w:rPr>
        <w:t>:</w:t>
      </w:r>
      <w:r w:rsidRPr="00A535FE">
        <w:rPr>
          <w:rFonts w:ascii="Arial" w:hAnsi="Arial" w:cs="Arial"/>
          <w:sz w:val="24"/>
          <w:szCs w:val="24"/>
          <w:lang w:val="sr-Cyrl-CS"/>
        </w:rPr>
        <w:t xml:space="preserve"> максимална висина венца објекта је </w:t>
      </w:r>
      <w:r w:rsidR="00B241E0" w:rsidRPr="00A535FE">
        <w:rPr>
          <w:rFonts w:ascii="Arial" w:hAnsi="Arial" w:cs="Arial"/>
          <w:sz w:val="24"/>
          <w:szCs w:val="24"/>
          <w:lang w:val="sr-Cyrl-CS"/>
        </w:rPr>
        <w:t>24,0</w:t>
      </w:r>
      <w:r w:rsidR="00C752C3" w:rsidRPr="00A535FE">
        <w:rPr>
          <w:rFonts w:ascii="Arial" w:hAnsi="Arial" w:cs="Arial"/>
          <w:sz w:val="24"/>
          <w:szCs w:val="24"/>
          <w:lang w:val="sr-Cyrl-CS"/>
        </w:rPr>
        <w:t xml:space="preserve"> </w:t>
      </w:r>
      <w:r w:rsidRPr="00A535FE">
        <w:rPr>
          <w:rFonts w:ascii="Arial" w:hAnsi="Arial" w:cs="Arial"/>
          <w:sz w:val="24"/>
          <w:szCs w:val="24"/>
          <w:lang w:val="sr-Latn-CS"/>
        </w:rPr>
        <w:t>m</w:t>
      </w:r>
      <w:r w:rsidRPr="00A535FE">
        <w:rPr>
          <w:rFonts w:ascii="Arial" w:hAnsi="Arial" w:cs="Arial"/>
          <w:sz w:val="24"/>
          <w:szCs w:val="24"/>
        </w:rPr>
        <w:t xml:space="preserve">, а </w:t>
      </w:r>
      <w:r w:rsidRPr="00A535FE">
        <w:rPr>
          <w:rFonts w:ascii="Arial" w:hAnsi="Arial" w:cs="Arial"/>
          <w:sz w:val="24"/>
          <w:szCs w:val="24"/>
          <w:lang w:val="sr-Cyrl-RS"/>
        </w:rPr>
        <w:t xml:space="preserve">максимална </w:t>
      </w:r>
      <w:r w:rsidRPr="00A535FE">
        <w:rPr>
          <w:rFonts w:ascii="Arial" w:hAnsi="Arial" w:cs="Arial"/>
          <w:sz w:val="24"/>
          <w:szCs w:val="24"/>
          <w:lang w:val="sr-Cyrl-CS"/>
        </w:rPr>
        <w:t xml:space="preserve">висина слемена је </w:t>
      </w:r>
      <w:r w:rsidR="00B241E0" w:rsidRPr="00A535FE">
        <w:rPr>
          <w:rFonts w:ascii="Arial" w:hAnsi="Arial" w:cs="Arial"/>
          <w:sz w:val="24"/>
          <w:szCs w:val="24"/>
          <w:lang w:val="sr-Cyrl-CS"/>
        </w:rPr>
        <w:t>до 27,5</w:t>
      </w:r>
      <w:r w:rsidR="00C752C3" w:rsidRPr="00A535FE">
        <w:rPr>
          <w:rFonts w:ascii="Arial" w:hAnsi="Arial" w:cs="Arial"/>
          <w:sz w:val="24"/>
          <w:szCs w:val="24"/>
          <w:lang w:val="sr-Cyrl-CS"/>
        </w:rPr>
        <w:t xml:space="preserve"> </w:t>
      </w:r>
      <w:r w:rsidRPr="00A535FE">
        <w:rPr>
          <w:rFonts w:ascii="Arial" w:hAnsi="Arial" w:cs="Arial"/>
          <w:sz w:val="24"/>
          <w:szCs w:val="24"/>
          <w:lang w:val="sr-Latn-CS"/>
        </w:rPr>
        <w:t>m</w:t>
      </w:r>
      <w:r w:rsidRPr="00A535FE">
        <w:rPr>
          <w:rFonts w:ascii="Arial" w:hAnsi="Arial" w:cs="Arial"/>
          <w:sz w:val="24"/>
          <w:szCs w:val="24"/>
          <w:lang w:val="sr-Cyrl-RS"/>
        </w:rPr>
        <w:t xml:space="preserve"> у односу на нулту коту;</w:t>
      </w:r>
    </w:p>
    <w:p w14:paraId="7DAAD599" w14:textId="77777777" w:rsidR="00A604D1" w:rsidRPr="00A535FE" w:rsidRDefault="00D62116" w:rsidP="00A604D1">
      <w:pPr>
        <w:pStyle w:val="ListParagraph"/>
        <w:numPr>
          <w:ilvl w:val="0"/>
          <w:numId w:val="17"/>
        </w:numPr>
        <w:rPr>
          <w:rFonts w:ascii="Arial" w:hAnsi="Arial" w:cs="Arial"/>
          <w:sz w:val="24"/>
          <w:szCs w:val="24"/>
          <w:lang w:val="sr-Cyrl-RS"/>
        </w:rPr>
      </w:pPr>
      <w:r w:rsidRPr="00A535FE">
        <w:rPr>
          <w:rFonts w:ascii="Arial" w:hAnsi="Arial" w:cs="Arial"/>
          <w:sz w:val="24"/>
          <w:szCs w:val="24"/>
          <w:lang w:val="sr-Cyrl-CS"/>
        </w:rPr>
        <w:t>м</w:t>
      </w:r>
      <w:r w:rsidR="00B241E0" w:rsidRPr="00A535FE">
        <w:rPr>
          <w:rFonts w:ascii="Arial" w:hAnsi="Arial" w:cs="Arial"/>
          <w:sz w:val="24"/>
          <w:szCs w:val="24"/>
          <w:lang w:val="sr-Cyrl-CS"/>
        </w:rPr>
        <w:t>аксимална висина објеката се одређује и у односу на ширину улице</w:t>
      </w:r>
      <w:r w:rsidR="001D7B8F" w:rsidRPr="00A535FE">
        <w:rPr>
          <w:rFonts w:ascii="Arial" w:hAnsi="Arial" w:cs="Arial"/>
          <w:sz w:val="24"/>
          <w:szCs w:val="24"/>
          <w:lang w:val="sr-Cyrl-CS"/>
        </w:rPr>
        <w:t>:</w:t>
      </w:r>
    </w:p>
    <w:p w14:paraId="497809CF" w14:textId="77777777" w:rsidR="00A604D1" w:rsidRPr="00A535FE" w:rsidRDefault="001D7B8F" w:rsidP="00A604D1">
      <w:pPr>
        <w:pStyle w:val="ListParagraph"/>
        <w:numPr>
          <w:ilvl w:val="0"/>
          <w:numId w:val="17"/>
        </w:numPr>
        <w:rPr>
          <w:rFonts w:ascii="Arial" w:hAnsi="Arial" w:cs="Arial"/>
          <w:sz w:val="24"/>
          <w:szCs w:val="24"/>
          <w:lang w:val="sr-Cyrl-RS"/>
        </w:rPr>
      </w:pPr>
      <w:r w:rsidRPr="00A535FE">
        <w:rPr>
          <w:rFonts w:ascii="Arial" w:hAnsi="Arial" w:cs="Arial"/>
          <w:sz w:val="24"/>
          <w:szCs w:val="24"/>
          <w:lang w:val="sr-Cyrl-CS"/>
        </w:rPr>
        <w:t xml:space="preserve">у постојећим изграђеним блоковима </w:t>
      </w:r>
      <w:r w:rsidR="00E67428" w:rsidRPr="00A535FE">
        <w:rPr>
          <w:rFonts w:ascii="Arial" w:hAnsi="Arial" w:cs="Arial"/>
          <w:sz w:val="24"/>
          <w:szCs w:val="24"/>
          <w:lang w:val="sr-Cyrl-CS"/>
        </w:rPr>
        <w:t xml:space="preserve">је </w:t>
      </w:r>
      <w:r w:rsidRPr="00A535FE">
        <w:rPr>
          <w:rFonts w:ascii="Arial" w:hAnsi="Arial" w:cs="Arial"/>
          <w:sz w:val="24"/>
          <w:szCs w:val="24"/>
          <w:lang w:val="sr-Cyrl-CS"/>
        </w:rPr>
        <w:t>1,5 ширина улице;</w:t>
      </w:r>
    </w:p>
    <w:p w14:paraId="500B4663" w14:textId="77777777" w:rsidR="00A604D1" w:rsidRPr="00A535FE" w:rsidRDefault="001D7B8F" w:rsidP="00A604D1">
      <w:pPr>
        <w:pStyle w:val="ListParagraph"/>
        <w:numPr>
          <w:ilvl w:val="0"/>
          <w:numId w:val="17"/>
        </w:numPr>
        <w:rPr>
          <w:rFonts w:ascii="Arial" w:hAnsi="Arial" w:cs="Arial"/>
          <w:sz w:val="24"/>
          <w:szCs w:val="24"/>
          <w:lang w:val="sr-Cyrl-RS"/>
        </w:rPr>
      </w:pPr>
      <w:proofErr w:type="spellStart"/>
      <w:r w:rsidRPr="00A535FE">
        <w:rPr>
          <w:rFonts w:ascii="Arial" w:hAnsi="Arial" w:cs="Arial"/>
          <w:sz w:val="24"/>
          <w:szCs w:val="24"/>
        </w:rPr>
        <w:t>уколико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је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грађевинска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линија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повучена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од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регулационе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, </w:t>
      </w:r>
      <w:proofErr w:type="spellStart"/>
      <w:r w:rsidRPr="00A535FE">
        <w:rPr>
          <w:rFonts w:ascii="Arial" w:hAnsi="Arial" w:cs="Arial"/>
          <w:sz w:val="24"/>
          <w:szCs w:val="24"/>
        </w:rPr>
        <w:t>меродавно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је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r w:rsidR="000D7E3F" w:rsidRPr="00A535FE">
        <w:rPr>
          <w:rFonts w:ascii="Arial" w:hAnsi="Arial" w:cs="Arial"/>
          <w:sz w:val="24"/>
          <w:szCs w:val="24"/>
          <w:lang w:val="sr-Cyrl-RS"/>
        </w:rPr>
        <w:t>растоја</w:t>
      </w:r>
      <w:r w:rsidR="006C6925" w:rsidRPr="00A535FE">
        <w:rPr>
          <w:rFonts w:ascii="Arial" w:hAnsi="Arial" w:cs="Arial"/>
          <w:sz w:val="24"/>
          <w:szCs w:val="24"/>
          <w:lang w:val="sr-Cyrl-RS"/>
        </w:rPr>
        <w:t>ње</w:t>
      </w:r>
      <w:r w:rsidR="000D7E3F" w:rsidRPr="00A535FE">
        <w:rPr>
          <w:rFonts w:ascii="Arial" w:hAnsi="Arial" w:cs="Arial"/>
          <w:sz w:val="24"/>
          <w:szCs w:val="24"/>
          <w:lang w:val="sr-Cyrl-RS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између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грађевинских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линија</w:t>
      </w:r>
      <w:proofErr w:type="spellEnd"/>
      <w:r w:rsidR="000D7E3F" w:rsidRPr="00A535FE">
        <w:rPr>
          <w:rFonts w:ascii="Arial" w:hAnsi="Arial" w:cs="Arial"/>
          <w:sz w:val="24"/>
          <w:szCs w:val="24"/>
          <w:lang w:val="sr-Cyrl-RS"/>
        </w:rPr>
        <w:t>;</w:t>
      </w:r>
    </w:p>
    <w:p w14:paraId="126C5496" w14:textId="77777777" w:rsidR="00A604D1" w:rsidRPr="00A535FE" w:rsidRDefault="006C6925" w:rsidP="00A604D1">
      <w:pPr>
        <w:pStyle w:val="ListParagraph"/>
        <w:numPr>
          <w:ilvl w:val="0"/>
          <w:numId w:val="17"/>
        </w:numPr>
        <w:rPr>
          <w:rFonts w:ascii="Arial" w:hAnsi="Arial" w:cs="Arial"/>
          <w:sz w:val="24"/>
          <w:szCs w:val="24"/>
          <w:lang w:val="sr-Cyrl-RS"/>
        </w:rPr>
      </w:pPr>
      <w:r w:rsidRPr="00A535FE">
        <w:rPr>
          <w:rFonts w:ascii="Arial" w:hAnsi="Arial" w:cs="Arial"/>
          <w:sz w:val="24"/>
          <w:szCs w:val="24"/>
          <w:lang w:val="sr-Cyrl-CS"/>
        </w:rPr>
        <w:t>ако је грађевинска линија повучена у односу на регулациону, објекти на повученој грађевинској линији могу бити виши за 1,5 ширине повлачења, али не виши од максималне висине за тај тип блока</w:t>
      </w:r>
      <w:r w:rsidR="001D7B8F" w:rsidRPr="00A535FE">
        <w:rPr>
          <w:rFonts w:ascii="Arial" w:hAnsi="Arial" w:cs="Arial"/>
          <w:sz w:val="24"/>
          <w:szCs w:val="24"/>
          <w:lang w:val="sr-Cyrl-RS"/>
        </w:rPr>
        <w:t>;</w:t>
      </w:r>
    </w:p>
    <w:p w14:paraId="4ACEEB0C" w14:textId="77777777" w:rsidR="00A604D1" w:rsidRPr="00A535FE" w:rsidRDefault="00B50B6B" w:rsidP="00A604D1">
      <w:pPr>
        <w:pStyle w:val="ListParagraph"/>
        <w:numPr>
          <w:ilvl w:val="0"/>
          <w:numId w:val="17"/>
        </w:numPr>
        <w:rPr>
          <w:rFonts w:ascii="Arial" w:hAnsi="Arial" w:cs="Arial"/>
          <w:sz w:val="24"/>
          <w:szCs w:val="24"/>
          <w:lang w:val="sr-Cyrl-RS"/>
        </w:rPr>
      </w:pPr>
      <w:r w:rsidRPr="00A535FE">
        <w:rPr>
          <w:rFonts w:ascii="Arial" w:hAnsi="Arial" w:cs="Arial"/>
          <w:sz w:val="24"/>
          <w:szCs w:val="24"/>
          <w:lang w:val="sr-Cyrl-CS"/>
        </w:rPr>
        <w:t xml:space="preserve">проценат слободних и зелених површина на парцели је мин. </w:t>
      </w:r>
      <w:r w:rsidR="00687CBB" w:rsidRPr="00A535FE">
        <w:rPr>
          <w:rFonts w:ascii="Arial" w:hAnsi="Arial" w:cs="Arial"/>
          <w:sz w:val="24"/>
          <w:szCs w:val="24"/>
          <w:lang w:val="sr-Cyrl-CS"/>
        </w:rPr>
        <w:t>40</w:t>
      </w:r>
      <w:r w:rsidRPr="00A535FE">
        <w:rPr>
          <w:rFonts w:ascii="Arial" w:hAnsi="Arial" w:cs="Arial"/>
          <w:sz w:val="24"/>
          <w:szCs w:val="24"/>
          <w:lang w:val="sr-Cyrl-CS"/>
        </w:rPr>
        <w:t>%;</w:t>
      </w:r>
    </w:p>
    <w:p w14:paraId="6D9A8658" w14:textId="77777777" w:rsidR="00A604D1" w:rsidRPr="00A535FE" w:rsidRDefault="00B50B6B" w:rsidP="00A604D1">
      <w:pPr>
        <w:pStyle w:val="ListParagraph"/>
        <w:numPr>
          <w:ilvl w:val="0"/>
          <w:numId w:val="17"/>
        </w:numPr>
        <w:rPr>
          <w:rFonts w:ascii="Arial" w:hAnsi="Arial" w:cs="Arial"/>
          <w:sz w:val="24"/>
          <w:szCs w:val="24"/>
          <w:lang w:val="sr-Cyrl-RS"/>
        </w:rPr>
      </w:pPr>
      <w:proofErr w:type="spellStart"/>
      <w:r w:rsidRPr="00A535FE">
        <w:rPr>
          <w:rFonts w:ascii="Arial" w:hAnsi="Arial" w:cs="Arial"/>
          <w:sz w:val="24"/>
          <w:szCs w:val="24"/>
        </w:rPr>
        <w:t>минимални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проценат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зелених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sz w:val="24"/>
          <w:szCs w:val="24"/>
        </w:rPr>
        <w:t>површина</w:t>
      </w:r>
      <w:proofErr w:type="spellEnd"/>
      <w:r w:rsidRPr="00A535FE">
        <w:rPr>
          <w:rFonts w:ascii="Arial" w:hAnsi="Arial" w:cs="Arial"/>
          <w:sz w:val="24"/>
          <w:szCs w:val="24"/>
        </w:rPr>
        <w:t xml:space="preserve"> у директном контакту са тлом (без подземних објеката и/или делова подземних објеката) износи </w:t>
      </w:r>
      <w:r w:rsidR="004754B5" w:rsidRPr="00A535FE">
        <w:rPr>
          <w:rFonts w:ascii="Arial" w:hAnsi="Arial" w:cs="Arial"/>
          <w:sz w:val="24"/>
          <w:szCs w:val="24"/>
          <w:lang w:val="sr-Cyrl-RS"/>
        </w:rPr>
        <w:t>1</w:t>
      </w:r>
      <w:r w:rsidR="001D7B8F" w:rsidRPr="00A535FE">
        <w:rPr>
          <w:rFonts w:ascii="Arial" w:hAnsi="Arial" w:cs="Arial"/>
          <w:sz w:val="24"/>
          <w:szCs w:val="24"/>
          <w:lang w:val="sr-Cyrl-RS"/>
        </w:rPr>
        <w:t>5</w:t>
      </w:r>
      <w:r w:rsidRPr="00A535FE">
        <w:rPr>
          <w:rFonts w:ascii="Arial" w:hAnsi="Arial" w:cs="Arial"/>
          <w:sz w:val="24"/>
          <w:szCs w:val="24"/>
        </w:rPr>
        <w:t>%</w:t>
      </w:r>
      <w:r w:rsidRPr="00A535FE">
        <w:rPr>
          <w:rFonts w:ascii="Arial" w:hAnsi="Arial" w:cs="Arial"/>
          <w:sz w:val="24"/>
          <w:szCs w:val="24"/>
          <w:lang w:val="sr-Cyrl-RS"/>
        </w:rPr>
        <w:t>;</w:t>
      </w:r>
    </w:p>
    <w:p w14:paraId="5167D098" w14:textId="77777777" w:rsidR="00A604D1" w:rsidRPr="00A535FE" w:rsidRDefault="00B50B6B" w:rsidP="00A604D1">
      <w:pPr>
        <w:pStyle w:val="ListParagraph"/>
        <w:numPr>
          <w:ilvl w:val="0"/>
          <w:numId w:val="17"/>
        </w:numPr>
        <w:rPr>
          <w:rFonts w:ascii="Arial" w:hAnsi="Arial" w:cs="Arial"/>
          <w:sz w:val="24"/>
          <w:szCs w:val="24"/>
          <w:lang w:val="sr-Cyrl-RS"/>
        </w:rPr>
      </w:pPr>
      <w:r w:rsidRPr="00A535FE">
        <w:rPr>
          <w:rFonts w:ascii="Arial" w:hAnsi="Arial" w:cs="Arial"/>
          <w:sz w:val="24"/>
          <w:szCs w:val="24"/>
          <w:lang w:val="sr-Cyrl-CS"/>
        </w:rPr>
        <w:t>паркирање решити на парцели изградњом гараже или на отвореном паркинг простору у оквиру парцеле,</w:t>
      </w:r>
      <w:r w:rsidR="004754B5" w:rsidRPr="00A535FE">
        <w:rPr>
          <w:rFonts w:ascii="Arial" w:hAnsi="Arial" w:cs="Arial"/>
          <w:sz w:val="24"/>
          <w:szCs w:val="24"/>
          <w:lang w:val="sr-Cyrl-CS"/>
        </w:rPr>
        <w:t xml:space="preserve"> </w:t>
      </w:r>
      <w:r w:rsidR="00B62EB3" w:rsidRPr="00A535FE">
        <w:rPr>
          <w:rFonts w:ascii="Arial" w:hAnsi="Arial" w:cs="Arial"/>
          <w:sz w:val="24"/>
          <w:szCs w:val="24"/>
          <w:lang w:val="sr-Cyrl-CS"/>
        </w:rPr>
        <w:t>према нормативима</w:t>
      </w:r>
      <w:r w:rsidR="00BC683F" w:rsidRPr="00A535FE">
        <w:rPr>
          <w:rFonts w:ascii="Arial" w:hAnsi="Arial" w:cs="Arial"/>
          <w:sz w:val="24"/>
          <w:szCs w:val="24"/>
          <w:lang w:val="sr-Latn-RS"/>
        </w:rPr>
        <w:t xml:space="preserve"> ПГР Београда</w:t>
      </w:r>
      <w:r w:rsidR="00B62EB3" w:rsidRPr="00A535FE">
        <w:rPr>
          <w:rFonts w:ascii="Arial" w:hAnsi="Arial" w:cs="Arial"/>
          <w:sz w:val="24"/>
          <w:szCs w:val="24"/>
          <w:lang w:val="sr-Cyrl-CS"/>
        </w:rPr>
        <w:t>:</w:t>
      </w:r>
    </w:p>
    <w:p w14:paraId="02835DB9" w14:textId="77777777" w:rsidR="00A604D1" w:rsidRPr="00A535FE" w:rsidRDefault="00753FE4" w:rsidP="00A604D1">
      <w:pPr>
        <w:pStyle w:val="ListParagraph"/>
        <w:numPr>
          <w:ilvl w:val="0"/>
          <w:numId w:val="17"/>
        </w:numPr>
        <w:rPr>
          <w:rFonts w:ascii="Arial" w:hAnsi="Arial" w:cs="Arial"/>
          <w:sz w:val="24"/>
          <w:szCs w:val="24"/>
          <w:lang w:val="sr-Cyrl-RS"/>
        </w:rPr>
      </w:pPr>
      <w:r w:rsidRPr="00A535FE">
        <w:rPr>
          <w:rFonts w:ascii="Arial" w:hAnsi="Arial" w:cs="Arial"/>
          <w:color w:val="000000"/>
          <w:sz w:val="24"/>
          <w:szCs w:val="24"/>
        </w:rPr>
        <w:t>1</w:t>
      </w:r>
      <w:r w:rsidR="00082FED" w:rsidRPr="00A535FE">
        <w:rPr>
          <w:rFonts w:ascii="Arial" w:hAnsi="Arial" w:cs="Arial"/>
          <w:color w:val="000000"/>
          <w:sz w:val="24"/>
          <w:szCs w:val="24"/>
          <w:lang w:val="sr-Cyrl-RS"/>
        </w:rPr>
        <w:t>,</w:t>
      </w:r>
      <w:r w:rsidRPr="00A535FE">
        <w:rPr>
          <w:rFonts w:ascii="Arial" w:hAnsi="Arial" w:cs="Arial"/>
          <w:color w:val="000000"/>
          <w:sz w:val="24"/>
          <w:szCs w:val="24"/>
        </w:rPr>
        <w:t xml:space="preserve">1 ПМ </w:t>
      </w:r>
      <w:proofErr w:type="spellStart"/>
      <w:r w:rsidRPr="00A535FE">
        <w:rPr>
          <w:rFonts w:ascii="Arial" w:hAnsi="Arial" w:cs="Arial"/>
          <w:color w:val="000000"/>
          <w:sz w:val="24"/>
          <w:szCs w:val="24"/>
        </w:rPr>
        <w:t>по</w:t>
      </w:r>
      <w:proofErr w:type="spellEnd"/>
      <w:r w:rsidRPr="00A535FE">
        <w:rPr>
          <w:rFonts w:ascii="Arial" w:hAnsi="Arial" w:cs="Arial"/>
          <w:color w:val="000000"/>
          <w:sz w:val="24"/>
          <w:szCs w:val="24"/>
        </w:rPr>
        <w:t xml:space="preserve"> </w:t>
      </w:r>
      <w:proofErr w:type="spellStart"/>
      <w:r w:rsidRPr="00A535FE">
        <w:rPr>
          <w:rFonts w:ascii="Arial" w:hAnsi="Arial" w:cs="Arial"/>
          <w:color w:val="000000"/>
          <w:sz w:val="24"/>
          <w:szCs w:val="24"/>
        </w:rPr>
        <w:t>стану</w:t>
      </w:r>
      <w:proofErr w:type="spellEnd"/>
    </w:p>
    <w:p w14:paraId="1765BD5B" w14:textId="77777777" w:rsidR="00A604D1" w:rsidRPr="00A535FE" w:rsidRDefault="00753FE4" w:rsidP="00A604D1">
      <w:pPr>
        <w:pStyle w:val="ListParagraph"/>
        <w:numPr>
          <w:ilvl w:val="0"/>
          <w:numId w:val="17"/>
        </w:numPr>
        <w:rPr>
          <w:rFonts w:ascii="Arial" w:hAnsi="Arial" w:cs="Arial"/>
          <w:sz w:val="24"/>
          <w:szCs w:val="24"/>
          <w:lang w:val="sr-Cyrl-RS"/>
        </w:rPr>
      </w:pPr>
      <w:r w:rsidRPr="00A535FE">
        <w:rPr>
          <w:rFonts w:ascii="Arial" w:hAnsi="Arial" w:cs="Arial"/>
          <w:color w:val="000000"/>
          <w:sz w:val="24"/>
          <w:szCs w:val="24"/>
        </w:rPr>
        <w:t xml:space="preserve">1ПМ </w:t>
      </w:r>
      <w:proofErr w:type="spellStart"/>
      <w:r w:rsidRPr="00A535FE">
        <w:rPr>
          <w:rFonts w:ascii="Arial" w:hAnsi="Arial" w:cs="Arial"/>
          <w:color w:val="000000"/>
          <w:sz w:val="24"/>
          <w:szCs w:val="24"/>
        </w:rPr>
        <w:t>на</w:t>
      </w:r>
      <w:proofErr w:type="spellEnd"/>
      <w:r w:rsidRPr="00A535FE">
        <w:rPr>
          <w:rFonts w:ascii="Arial" w:hAnsi="Arial" w:cs="Arial"/>
          <w:color w:val="000000"/>
          <w:sz w:val="24"/>
          <w:szCs w:val="24"/>
        </w:rPr>
        <w:t xml:space="preserve"> </w:t>
      </w:r>
      <w:r w:rsidRPr="00A535FE">
        <w:rPr>
          <w:rFonts w:ascii="Arial" w:hAnsi="Arial" w:cs="Arial"/>
          <w:color w:val="000000"/>
          <w:sz w:val="24"/>
          <w:szCs w:val="24"/>
          <w:lang w:val="ru-RU"/>
        </w:rPr>
        <w:t>5</w:t>
      </w:r>
      <w:r w:rsidRPr="00A535FE">
        <w:rPr>
          <w:rFonts w:ascii="Arial" w:hAnsi="Arial" w:cs="Arial"/>
          <w:color w:val="000000"/>
          <w:sz w:val="24"/>
          <w:szCs w:val="24"/>
        </w:rPr>
        <w:t>0</w:t>
      </w:r>
      <w:r w:rsidR="00C752C3" w:rsidRPr="00A535FE">
        <w:rPr>
          <w:rFonts w:ascii="Arial" w:hAnsi="Arial" w:cs="Arial"/>
          <w:color w:val="000000"/>
          <w:sz w:val="24"/>
          <w:szCs w:val="24"/>
          <w:lang w:val="sr-Cyrl-RS"/>
        </w:rPr>
        <w:t xml:space="preserve"> </w:t>
      </w:r>
      <w:r w:rsidRPr="00A535FE">
        <w:rPr>
          <w:rFonts w:ascii="Arial" w:hAnsi="Arial" w:cs="Arial"/>
          <w:color w:val="000000"/>
          <w:sz w:val="24"/>
          <w:szCs w:val="24"/>
        </w:rPr>
        <w:t>m</w:t>
      </w:r>
      <w:r w:rsidRPr="00A535FE">
        <w:rPr>
          <w:rFonts w:ascii="Arial" w:hAnsi="Arial" w:cs="Arial"/>
          <w:color w:val="000000"/>
          <w:sz w:val="24"/>
          <w:szCs w:val="24"/>
          <w:vertAlign w:val="superscript"/>
        </w:rPr>
        <w:t>2</w:t>
      </w:r>
      <w:r w:rsidRPr="00A535FE">
        <w:rPr>
          <w:rFonts w:ascii="Arial" w:hAnsi="Arial" w:cs="Arial"/>
          <w:color w:val="000000"/>
          <w:sz w:val="24"/>
          <w:szCs w:val="24"/>
        </w:rPr>
        <w:t xml:space="preserve"> </w:t>
      </w:r>
      <w:r w:rsidRPr="00A535FE">
        <w:rPr>
          <w:rFonts w:ascii="Arial" w:hAnsi="Arial" w:cs="Arial"/>
          <w:color w:val="000000"/>
          <w:sz w:val="24"/>
          <w:szCs w:val="24"/>
          <w:lang w:val="ru-RU"/>
        </w:rPr>
        <w:t>продајног простора трговинских садржаја</w:t>
      </w:r>
    </w:p>
    <w:p w14:paraId="35F27DEF" w14:textId="77777777" w:rsidR="00A604D1" w:rsidRPr="00A535FE" w:rsidRDefault="00753FE4" w:rsidP="00A604D1">
      <w:pPr>
        <w:pStyle w:val="ListParagraph"/>
        <w:numPr>
          <w:ilvl w:val="0"/>
          <w:numId w:val="17"/>
        </w:numPr>
        <w:rPr>
          <w:rFonts w:ascii="Arial" w:hAnsi="Arial" w:cs="Arial"/>
          <w:sz w:val="24"/>
          <w:szCs w:val="24"/>
          <w:lang w:val="sr-Cyrl-RS"/>
        </w:rPr>
      </w:pPr>
      <w:r w:rsidRPr="00A535FE">
        <w:rPr>
          <w:rFonts w:ascii="Arial" w:hAnsi="Arial" w:cs="Arial"/>
          <w:color w:val="000000"/>
          <w:sz w:val="24"/>
          <w:szCs w:val="24"/>
        </w:rPr>
        <w:t xml:space="preserve">1ПМ </w:t>
      </w:r>
      <w:r w:rsidRPr="00A535FE">
        <w:rPr>
          <w:rFonts w:ascii="Arial" w:hAnsi="Arial" w:cs="Arial"/>
          <w:color w:val="000000"/>
          <w:sz w:val="24"/>
          <w:szCs w:val="24"/>
          <w:lang w:val="ru-RU"/>
        </w:rPr>
        <w:t>на 60</w:t>
      </w:r>
      <w:r w:rsidR="00C752C3" w:rsidRPr="00A535FE">
        <w:rPr>
          <w:rFonts w:ascii="Arial" w:hAnsi="Arial" w:cs="Arial"/>
          <w:color w:val="000000"/>
          <w:sz w:val="24"/>
          <w:szCs w:val="24"/>
          <w:lang w:val="ru-RU"/>
        </w:rPr>
        <w:t xml:space="preserve"> </w:t>
      </w:r>
      <w:r w:rsidRPr="00A535FE">
        <w:rPr>
          <w:rFonts w:ascii="Arial" w:hAnsi="Arial" w:cs="Arial"/>
          <w:color w:val="000000"/>
          <w:sz w:val="24"/>
          <w:szCs w:val="24"/>
        </w:rPr>
        <w:t>m</w:t>
      </w:r>
      <w:r w:rsidRPr="00A535FE">
        <w:rPr>
          <w:rFonts w:ascii="Arial" w:hAnsi="Arial" w:cs="Arial"/>
          <w:color w:val="000000"/>
          <w:sz w:val="24"/>
          <w:szCs w:val="24"/>
          <w:vertAlign w:val="superscript"/>
        </w:rPr>
        <w:t>2</w:t>
      </w:r>
      <w:r w:rsidRPr="00A535FE">
        <w:rPr>
          <w:rFonts w:ascii="Arial" w:hAnsi="Arial" w:cs="Arial"/>
          <w:color w:val="000000"/>
          <w:sz w:val="24"/>
          <w:szCs w:val="24"/>
          <w:lang w:val="ru-RU"/>
        </w:rPr>
        <w:t xml:space="preserve"> НГП административног или пословног простора</w:t>
      </w:r>
    </w:p>
    <w:p w14:paraId="7919236D" w14:textId="77777777" w:rsidR="00A604D1" w:rsidRPr="00A535FE" w:rsidRDefault="00753FE4" w:rsidP="00A604D1">
      <w:pPr>
        <w:pStyle w:val="ListParagraph"/>
        <w:numPr>
          <w:ilvl w:val="0"/>
          <w:numId w:val="17"/>
        </w:numPr>
        <w:rPr>
          <w:rFonts w:ascii="Arial" w:hAnsi="Arial" w:cs="Arial"/>
          <w:sz w:val="24"/>
          <w:szCs w:val="24"/>
          <w:lang w:val="sr-Cyrl-RS"/>
        </w:rPr>
      </w:pPr>
      <w:r w:rsidRPr="00A535FE">
        <w:rPr>
          <w:rFonts w:ascii="Arial" w:hAnsi="Arial" w:cs="Arial"/>
          <w:color w:val="000000"/>
          <w:sz w:val="24"/>
          <w:szCs w:val="24"/>
        </w:rPr>
        <w:t>1ПМ</w:t>
      </w:r>
      <w:r w:rsidRPr="00A535FE">
        <w:rPr>
          <w:rFonts w:ascii="Arial" w:hAnsi="Arial" w:cs="Arial"/>
          <w:color w:val="000000"/>
          <w:sz w:val="24"/>
          <w:szCs w:val="24"/>
          <w:lang w:val="ru-RU"/>
        </w:rPr>
        <w:t xml:space="preserve"> на 2 постављена стола са 4 столице угоститељског објекта</w:t>
      </w:r>
      <w:r w:rsidR="00BC683F" w:rsidRPr="00A535FE">
        <w:rPr>
          <w:rFonts w:ascii="Arial" w:hAnsi="Arial" w:cs="Arial"/>
          <w:color w:val="000000"/>
          <w:sz w:val="24"/>
          <w:szCs w:val="24"/>
          <w:lang w:val="ru-RU"/>
        </w:rPr>
        <w:t>;</w:t>
      </w:r>
      <w:r w:rsidRPr="00A535FE">
        <w:rPr>
          <w:rFonts w:ascii="Arial" w:hAnsi="Arial" w:cs="Arial"/>
          <w:color w:val="000000"/>
          <w:sz w:val="24"/>
          <w:szCs w:val="24"/>
        </w:rPr>
        <w:t xml:space="preserve"> </w:t>
      </w:r>
    </w:p>
    <w:p w14:paraId="5CAD64FD" w14:textId="470DD7B5" w:rsidR="005B3272" w:rsidRPr="00A535FE" w:rsidRDefault="00481085" w:rsidP="00A604D1">
      <w:pPr>
        <w:pStyle w:val="ListParagraph"/>
        <w:numPr>
          <w:ilvl w:val="0"/>
          <w:numId w:val="17"/>
        </w:numPr>
        <w:rPr>
          <w:rFonts w:ascii="Arial" w:eastAsia="Times New Roman" w:hAnsi="Arial" w:cs="Arial"/>
          <w:noProof/>
          <w:sz w:val="24"/>
          <w:szCs w:val="24"/>
        </w:rPr>
      </w:pPr>
      <w:r w:rsidRPr="00A535FE">
        <w:rPr>
          <w:rFonts w:ascii="Arial" w:hAnsi="Arial" w:cs="Arial"/>
          <w:sz w:val="24"/>
          <w:szCs w:val="24"/>
          <w:lang w:val="sr-Cyrl-CS"/>
        </w:rPr>
        <w:t>објект</w:t>
      </w:r>
      <w:r w:rsidR="00386E6F" w:rsidRPr="00A535FE">
        <w:rPr>
          <w:rFonts w:ascii="Arial" w:hAnsi="Arial" w:cs="Arial"/>
          <w:sz w:val="24"/>
          <w:szCs w:val="24"/>
          <w:lang w:val="sr-Cyrl-CS"/>
        </w:rPr>
        <w:t>и</w:t>
      </w:r>
      <w:r w:rsidRPr="00A535FE">
        <w:rPr>
          <w:rFonts w:ascii="Arial" w:hAnsi="Arial" w:cs="Arial"/>
          <w:sz w:val="24"/>
          <w:szCs w:val="24"/>
          <w:lang w:val="sr-Cyrl-CS"/>
        </w:rPr>
        <w:t xml:space="preserve"> мора</w:t>
      </w:r>
      <w:r w:rsidR="00386E6F" w:rsidRPr="00A535FE">
        <w:rPr>
          <w:rFonts w:ascii="Arial" w:hAnsi="Arial" w:cs="Arial"/>
          <w:sz w:val="24"/>
          <w:szCs w:val="24"/>
          <w:lang w:val="sr-Cyrl-CS"/>
        </w:rPr>
        <w:t>ју</w:t>
      </w:r>
      <w:r w:rsidRPr="00A535FE">
        <w:rPr>
          <w:rFonts w:ascii="Arial" w:hAnsi="Arial" w:cs="Arial"/>
          <w:sz w:val="24"/>
          <w:szCs w:val="24"/>
          <w:lang w:val="sr-Cyrl-CS"/>
        </w:rPr>
        <w:t xml:space="preserve"> имати прикључак на водоводну и канализациону мрежу, </w:t>
      </w:r>
      <w:r w:rsidRPr="00A535FE">
        <w:rPr>
          <w:rFonts w:ascii="Arial" w:eastAsia="Times New Roman" w:hAnsi="Arial" w:cs="Arial"/>
          <w:noProof/>
          <w:sz w:val="24"/>
          <w:szCs w:val="24"/>
        </w:rPr>
        <w:t>електричну енергију, телекомуникациону мрежу, топловодну или гасоводну мрежу или други алтернативни извор енергије</w:t>
      </w:r>
    </w:p>
    <w:p w14:paraId="0308222B" w14:textId="77777777" w:rsidR="00F50A1E" w:rsidRPr="00A535FE" w:rsidRDefault="00F50A1E" w:rsidP="009B1291">
      <w:pPr>
        <w:autoSpaceDE w:val="0"/>
        <w:autoSpaceDN w:val="0"/>
        <w:adjustRightInd w:val="0"/>
        <w:rPr>
          <w:b/>
          <w:bCs/>
          <w:sz w:val="24"/>
          <w:szCs w:val="24"/>
          <w:lang w:val="sr-Cyrl-RS"/>
        </w:rPr>
      </w:pPr>
    </w:p>
    <w:p w14:paraId="178D01C2" w14:textId="77777777" w:rsidR="000061DD" w:rsidRDefault="000061DD" w:rsidP="009B1291">
      <w:pPr>
        <w:autoSpaceDE w:val="0"/>
        <w:autoSpaceDN w:val="0"/>
        <w:adjustRightInd w:val="0"/>
        <w:rPr>
          <w:b/>
          <w:bCs/>
          <w:sz w:val="24"/>
          <w:szCs w:val="24"/>
          <w:lang w:val="sr-Cyrl-RS"/>
        </w:rPr>
      </w:pPr>
    </w:p>
    <w:p w14:paraId="6A138071" w14:textId="3176043A" w:rsidR="007D5356" w:rsidRPr="00A535FE" w:rsidRDefault="008750BC" w:rsidP="009B1291">
      <w:pPr>
        <w:autoSpaceDE w:val="0"/>
        <w:autoSpaceDN w:val="0"/>
        <w:adjustRightInd w:val="0"/>
        <w:rPr>
          <w:b/>
          <w:bCs/>
          <w:sz w:val="24"/>
          <w:szCs w:val="24"/>
        </w:rPr>
      </w:pPr>
      <w:r w:rsidRPr="00A535FE">
        <w:rPr>
          <w:b/>
          <w:bCs/>
          <w:sz w:val="24"/>
          <w:szCs w:val="24"/>
          <w:lang w:val="sr-Cyrl-RS"/>
        </w:rPr>
        <w:t>3</w:t>
      </w:r>
      <w:r w:rsidR="003129DA" w:rsidRPr="00A535FE">
        <w:rPr>
          <w:b/>
          <w:bCs/>
          <w:sz w:val="24"/>
          <w:szCs w:val="24"/>
          <w:lang w:val="sr-Cyrl-RS"/>
        </w:rPr>
        <w:t>.3</w:t>
      </w:r>
      <w:r w:rsidR="003129DA" w:rsidRPr="00A535FE">
        <w:rPr>
          <w:b/>
          <w:bCs/>
          <w:sz w:val="24"/>
          <w:szCs w:val="24"/>
        </w:rPr>
        <w:t xml:space="preserve">. </w:t>
      </w:r>
      <w:r w:rsidR="005F4083" w:rsidRPr="00A535FE">
        <w:rPr>
          <w:b/>
          <w:bCs/>
          <w:sz w:val="24"/>
          <w:szCs w:val="24"/>
          <w:lang w:val="sr-Cyrl-RS"/>
        </w:rPr>
        <w:t xml:space="preserve"> </w:t>
      </w:r>
      <w:r w:rsidR="003129DA" w:rsidRPr="00A535FE">
        <w:rPr>
          <w:b/>
          <w:bCs/>
          <w:sz w:val="24"/>
          <w:szCs w:val="24"/>
        </w:rPr>
        <w:t>Предлог основних урбанистичких параметара и процена планиране БРГП</w:t>
      </w:r>
    </w:p>
    <w:p w14:paraId="0933716F" w14:textId="77777777" w:rsidR="0099228C" w:rsidRPr="00A535FE" w:rsidRDefault="0099228C" w:rsidP="003129DA">
      <w:pPr>
        <w:rPr>
          <w:b/>
          <w:bCs/>
          <w:sz w:val="24"/>
          <w:szCs w:val="24"/>
        </w:rPr>
      </w:pPr>
    </w:p>
    <w:p w14:paraId="1593558A" w14:textId="77777777" w:rsidR="003129DA" w:rsidRPr="00A535FE" w:rsidRDefault="003129DA" w:rsidP="00573B48">
      <w:pPr>
        <w:rPr>
          <w:b/>
          <w:bCs/>
          <w:i/>
          <w:iCs/>
          <w:sz w:val="24"/>
          <w:szCs w:val="24"/>
        </w:rPr>
      </w:pPr>
      <w:r w:rsidRPr="00A535FE">
        <w:rPr>
          <w:b/>
          <w:bCs/>
          <w:i/>
          <w:iCs/>
          <w:sz w:val="24"/>
          <w:szCs w:val="24"/>
        </w:rPr>
        <w:t xml:space="preserve">Табела </w:t>
      </w:r>
      <w:r w:rsidR="00226865" w:rsidRPr="00A535FE">
        <w:rPr>
          <w:b/>
          <w:bCs/>
          <w:i/>
          <w:iCs/>
          <w:sz w:val="24"/>
          <w:szCs w:val="24"/>
          <w:lang w:val="sr-Cyrl-RS"/>
        </w:rPr>
        <w:t>1</w:t>
      </w:r>
      <w:r w:rsidR="000B16BC" w:rsidRPr="00A535FE">
        <w:rPr>
          <w:b/>
          <w:bCs/>
          <w:i/>
          <w:iCs/>
          <w:sz w:val="24"/>
          <w:szCs w:val="24"/>
          <w:lang w:val="sr-Cyrl-RS"/>
        </w:rPr>
        <w:t xml:space="preserve">.  </w:t>
      </w:r>
      <w:r w:rsidRPr="00A535FE">
        <w:rPr>
          <w:b/>
          <w:bCs/>
          <w:i/>
          <w:iCs/>
          <w:sz w:val="24"/>
          <w:szCs w:val="24"/>
          <w:lang w:val="sr-Cyrl-RS"/>
        </w:rPr>
        <w:t>Б</w:t>
      </w:r>
      <w:r w:rsidRPr="00A535FE">
        <w:rPr>
          <w:b/>
          <w:bCs/>
          <w:i/>
          <w:iCs/>
          <w:sz w:val="24"/>
          <w:szCs w:val="24"/>
        </w:rPr>
        <w:t xml:space="preserve">иланс површина </w:t>
      </w:r>
      <w:r w:rsidR="005032BB" w:rsidRPr="00A535FE">
        <w:rPr>
          <w:b/>
          <w:bCs/>
          <w:i/>
          <w:iCs/>
          <w:sz w:val="24"/>
          <w:szCs w:val="24"/>
          <w:lang w:val="sr-Cyrl-RS"/>
        </w:rPr>
        <w:t xml:space="preserve">постојећих и </w:t>
      </w:r>
      <w:r w:rsidRPr="00A535FE">
        <w:rPr>
          <w:b/>
          <w:bCs/>
          <w:i/>
          <w:iCs/>
          <w:sz w:val="24"/>
          <w:szCs w:val="24"/>
        </w:rPr>
        <w:t>п</w:t>
      </w:r>
      <w:r w:rsidR="005032BB" w:rsidRPr="00A535FE">
        <w:rPr>
          <w:b/>
          <w:bCs/>
          <w:i/>
          <w:iCs/>
          <w:sz w:val="24"/>
          <w:szCs w:val="24"/>
          <w:lang w:val="sr-Cyrl-RS"/>
        </w:rPr>
        <w:t>ланираних</w:t>
      </w:r>
      <w:r w:rsidRPr="00A535FE">
        <w:rPr>
          <w:b/>
          <w:bCs/>
          <w:i/>
          <w:iCs/>
          <w:sz w:val="24"/>
          <w:szCs w:val="24"/>
        </w:rPr>
        <w:t xml:space="preserve"> намена</w:t>
      </w:r>
      <w:r w:rsidRPr="00A535FE">
        <w:rPr>
          <w:b/>
          <w:bCs/>
          <w:i/>
          <w:iCs/>
          <w:sz w:val="24"/>
          <w:szCs w:val="24"/>
          <w:lang w:val="sr-Cyrl-RS"/>
        </w:rPr>
        <w:t xml:space="preserve"> </w:t>
      </w:r>
      <w:r w:rsidRPr="00A535FE">
        <w:rPr>
          <w:b/>
          <w:bCs/>
          <w:i/>
          <w:iCs/>
          <w:sz w:val="24"/>
          <w:szCs w:val="24"/>
        </w:rPr>
        <w:t>(оријентацоно)</w:t>
      </w:r>
    </w:p>
    <w:p w14:paraId="50455B09" w14:textId="77777777" w:rsidR="002E6079" w:rsidRPr="00A535FE" w:rsidRDefault="002E6079" w:rsidP="00573B48">
      <w:pPr>
        <w:rPr>
          <w:b/>
          <w:bCs/>
          <w:i/>
          <w:iCs/>
          <w:sz w:val="24"/>
          <w:szCs w:val="24"/>
        </w:rPr>
      </w:pPr>
    </w:p>
    <w:tbl>
      <w:tblPr>
        <w:tblW w:w="9406" w:type="dxa"/>
        <w:tblInd w:w="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03" w:type="dxa"/>
        </w:tblCellMar>
        <w:tblLook w:val="04A0" w:firstRow="1" w:lastRow="0" w:firstColumn="1" w:lastColumn="0" w:noHBand="0" w:noVBand="1"/>
      </w:tblPr>
      <w:tblGrid>
        <w:gridCol w:w="3310"/>
        <w:gridCol w:w="1985"/>
        <w:gridCol w:w="1134"/>
        <w:gridCol w:w="1984"/>
        <w:gridCol w:w="993"/>
      </w:tblGrid>
      <w:tr w:rsidR="003129DA" w:rsidRPr="00A535FE" w14:paraId="6FA23AE7" w14:textId="77777777" w:rsidTr="005F07D6">
        <w:trPr>
          <w:trHeight w:val="276"/>
        </w:trPr>
        <w:tc>
          <w:tcPr>
            <w:tcW w:w="33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C24230" w14:textId="77777777" w:rsidR="003129DA" w:rsidRPr="00A535FE" w:rsidRDefault="003129DA" w:rsidP="002F3CDA">
            <w:pPr>
              <w:jc w:val="center"/>
              <w:rPr>
                <w:b/>
                <w:sz w:val="22"/>
                <w:szCs w:val="22"/>
              </w:rPr>
            </w:pPr>
            <w:r w:rsidRPr="00A535FE">
              <w:rPr>
                <w:b/>
                <w:sz w:val="22"/>
                <w:szCs w:val="22"/>
              </w:rPr>
              <w:t>НАМЕНА ПОВРШИНА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71DDB7" w14:textId="77777777" w:rsidR="003129DA" w:rsidRPr="00A535FE" w:rsidRDefault="003129DA" w:rsidP="002F3CDA">
            <w:pPr>
              <w:jc w:val="center"/>
              <w:rPr>
                <w:b/>
                <w:sz w:val="22"/>
                <w:szCs w:val="22"/>
              </w:rPr>
            </w:pPr>
            <w:r w:rsidRPr="00A535FE">
              <w:rPr>
                <w:b/>
                <w:sz w:val="22"/>
                <w:szCs w:val="22"/>
              </w:rPr>
              <w:t xml:space="preserve">постојеће </w:t>
            </w:r>
            <w:r w:rsidRPr="00A535FE">
              <w:rPr>
                <w:b/>
                <w:bCs/>
                <w:sz w:val="22"/>
                <w:szCs w:val="22"/>
              </w:rPr>
              <w:t>ha</w:t>
            </w:r>
            <w:r w:rsidRPr="00A535FE">
              <w:rPr>
                <w:b/>
                <w:sz w:val="22"/>
                <w:szCs w:val="22"/>
              </w:rPr>
              <w:t xml:space="preserve"> (оријентационо)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538ABF" w14:textId="77777777" w:rsidR="003129DA" w:rsidRPr="00A535FE" w:rsidRDefault="003129DA" w:rsidP="002F3CDA">
            <w:pPr>
              <w:jc w:val="center"/>
              <w:rPr>
                <w:b/>
                <w:sz w:val="22"/>
                <w:szCs w:val="22"/>
              </w:rPr>
            </w:pPr>
            <w:r w:rsidRPr="00A535FE">
              <w:rPr>
                <w:b/>
                <w:sz w:val="22"/>
                <w:szCs w:val="22"/>
              </w:rPr>
              <w:t>(%)</w:t>
            </w: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FEB65A" w14:textId="77777777" w:rsidR="005A2084" w:rsidRPr="00A535FE" w:rsidRDefault="003129DA" w:rsidP="002F3CDA">
            <w:pPr>
              <w:jc w:val="center"/>
              <w:rPr>
                <w:b/>
                <w:sz w:val="22"/>
                <w:szCs w:val="22"/>
              </w:rPr>
            </w:pPr>
            <w:r w:rsidRPr="00A535FE">
              <w:rPr>
                <w:b/>
                <w:sz w:val="22"/>
                <w:szCs w:val="22"/>
              </w:rPr>
              <w:t xml:space="preserve">планирано </w:t>
            </w:r>
            <w:r w:rsidRPr="00A535FE">
              <w:rPr>
                <w:b/>
                <w:bCs/>
                <w:sz w:val="22"/>
                <w:szCs w:val="22"/>
              </w:rPr>
              <w:t>ha</w:t>
            </w:r>
            <w:r w:rsidRPr="00A535FE">
              <w:rPr>
                <w:b/>
                <w:sz w:val="22"/>
                <w:szCs w:val="22"/>
              </w:rPr>
              <w:t xml:space="preserve"> </w:t>
            </w:r>
          </w:p>
          <w:p w14:paraId="1EA66301" w14:textId="77777777" w:rsidR="003129DA" w:rsidRPr="00A535FE" w:rsidRDefault="005A2084" w:rsidP="002F3CDA">
            <w:pPr>
              <w:jc w:val="center"/>
              <w:rPr>
                <w:b/>
                <w:sz w:val="22"/>
                <w:szCs w:val="22"/>
              </w:rPr>
            </w:pPr>
            <w:r w:rsidRPr="00A535FE">
              <w:rPr>
                <w:b/>
                <w:sz w:val="22"/>
                <w:szCs w:val="22"/>
                <w:lang w:val="sr-Cyrl-RS"/>
              </w:rPr>
              <w:t>(</w:t>
            </w:r>
            <w:r w:rsidR="003129DA" w:rsidRPr="00A535FE">
              <w:rPr>
                <w:b/>
                <w:sz w:val="22"/>
                <w:szCs w:val="22"/>
              </w:rPr>
              <w:t>оријентационо)</w:t>
            </w:r>
          </w:p>
          <w:p w14:paraId="7030DBB3" w14:textId="77777777" w:rsidR="005A2084" w:rsidRPr="00A535FE" w:rsidRDefault="005A2084" w:rsidP="005A2084">
            <w:pPr>
              <w:jc w:val="center"/>
              <w:rPr>
                <w:b/>
                <w:sz w:val="22"/>
                <w:szCs w:val="22"/>
                <w:lang w:val="sr-Cyrl-RS"/>
              </w:rPr>
            </w:pPr>
            <w:r w:rsidRPr="00A535FE">
              <w:rPr>
                <w:b/>
                <w:sz w:val="22"/>
                <w:szCs w:val="22"/>
              </w:rPr>
              <w:t>(</w:t>
            </w:r>
            <w:r w:rsidRPr="00A535FE">
              <w:rPr>
                <w:b/>
                <w:sz w:val="22"/>
                <w:szCs w:val="22"/>
                <w:lang w:val="sr-Cyrl-RS"/>
              </w:rPr>
              <w:t>пост. и ново)</w:t>
            </w:r>
          </w:p>
        </w:tc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696707" w14:textId="77777777" w:rsidR="003129DA" w:rsidRPr="00A535FE" w:rsidRDefault="003129DA" w:rsidP="002F3CDA">
            <w:pPr>
              <w:jc w:val="center"/>
              <w:rPr>
                <w:b/>
                <w:sz w:val="22"/>
                <w:szCs w:val="22"/>
              </w:rPr>
            </w:pPr>
            <w:r w:rsidRPr="00A535FE">
              <w:rPr>
                <w:b/>
                <w:sz w:val="22"/>
                <w:szCs w:val="22"/>
              </w:rPr>
              <w:t>(%)</w:t>
            </w:r>
          </w:p>
        </w:tc>
      </w:tr>
      <w:tr w:rsidR="003129DA" w:rsidRPr="00A535FE" w14:paraId="25A71B38" w14:textId="77777777" w:rsidTr="005F07D6">
        <w:trPr>
          <w:trHeight w:val="276"/>
        </w:trPr>
        <w:tc>
          <w:tcPr>
            <w:tcW w:w="33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BA9512" w14:textId="77777777" w:rsidR="003129DA" w:rsidRPr="00A535FE" w:rsidRDefault="003129DA" w:rsidP="002F3CDA">
            <w:pPr>
              <w:rPr>
                <w:color w:val="FF0000"/>
                <w:sz w:val="22"/>
                <w:szCs w:val="22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F5B5C5" w14:textId="77777777" w:rsidR="003129DA" w:rsidRPr="00A535FE" w:rsidRDefault="003129DA" w:rsidP="002F3CDA">
            <w:pPr>
              <w:rPr>
                <w:color w:val="FF0000"/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4B256E" w14:textId="77777777" w:rsidR="003129DA" w:rsidRPr="00A535FE" w:rsidRDefault="003129DA" w:rsidP="002F3CDA">
            <w:pPr>
              <w:rPr>
                <w:color w:val="FF0000"/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E79ECA" w14:textId="77777777" w:rsidR="003129DA" w:rsidRPr="00A535FE" w:rsidRDefault="003129DA" w:rsidP="002F3CDA">
            <w:pPr>
              <w:rPr>
                <w:color w:val="FF0000"/>
                <w:sz w:val="22"/>
                <w:szCs w:val="22"/>
              </w:rPr>
            </w:pP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C37D34" w14:textId="77777777" w:rsidR="003129DA" w:rsidRPr="00A535FE" w:rsidRDefault="003129DA" w:rsidP="002F3CDA">
            <w:pPr>
              <w:rPr>
                <w:color w:val="FF0000"/>
                <w:sz w:val="22"/>
                <w:szCs w:val="22"/>
              </w:rPr>
            </w:pPr>
          </w:p>
        </w:tc>
      </w:tr>
      <w:tr w:rsidR="003129DA" w:rsidRPr="00A535FE" w14:paraId="450C4B2E" w14:textId="77777777" w:rsidTr="005F07D6">
        <w:trPr>
          <w:trHeight w:val="276"/>
        </w:trPr>
        <w:tc>
          <w:tcPr>
            <w:tcW w:w="33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CBF954" w14:textId="77777777" w:rsidR="003129DA" w:rsidRPr="00A535FE" w:rsidRDefault="003129DA" w:rsidP="002F3CDA">
            <w:pPr>
              <w:rPr>
                <w:color w:val="FF0000"/>
                <w:sz w:val="22"/>
                <w:szCs w:val="22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28D805" w14:textId="77777777" w:rsidR="003129DA" w:rsidRPr="00A535FE" w:rsidRDefault="003129DA" w:rsidP="002F3CDA">
            <w:pPr>
              <w:rPr>
                <w:color w:val="FF0000"/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F3FCBF" w14:textId="77777777" w:rsidR="003129DA" w:rsidRPr="00A535FE" w:rsidRDefault="003129DA" w:rsidP="002F3CDA">
            <w:pPr>
              <w:rPr>
                <w:color w:val="FF0000"/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342FC9" w14:textId="77777777" w:rsidR="003129DA" w:rsidRPr="00A535FE" w:rsidRDefault="003129DA" w:rsidP="002F3CDA">
            <w:pPr>
              <w:rPr>
                <w:color w:val="FF0000"/>
                <w:sz w:val="22"/>
                <w:szCs w:val="22"/>
              </w:rPr>
            </w:pP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1A0A5D" w14:textId="77777777" w:rsidR="003129DA" w:rsidRPr="00A535FE" w:rsidRDefault="003129DA" w:rsidP="002F3CDA">
            <w:pPr>
              <w:rPr>
                <w:color w:val="FF0000"/>
                <w:sz w:val="22"/>
                <w:szCs w:val="22"/>
              </w:rPr>
            </w:pPr>
          </w:p>
        </w:tc>
      </w:tr>
      <w:tr w:rsidR="00386E6F" w:rsidRPr="00A535FE" w14:paraId="3D8287FE" w14:textId="77777777" w:rsidTr="005F07D6">
        <w:trPr>
          <w:trHeight w:val="396"/>
        </w:trPr>
        <w:tc>
          <w:tcPr>
            <w:tcW w:w="3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AD02CD" w14:textId="77777777" w:rsidR="00386E6F" w:rsidRPr="00A535FE" w:rsidRDefault="00386E6F" w:rsidP="00386E6F">
            <w:pPr>
              <w:rPr>
                <w:sz w:val="22"/>
                <w:szCs w:val="22"/>
                <w:lang w:val="sr-Cyrl-RS"/>
              </w:rPr>
            </w:pPr>
            <w:r w:rsidRPr="00A535FE">
              <w:rPr>
                <w:sz w:val="22"/>
                <w:szCs w:val="22"/>
                <w:lang w:val="sr-Cyrl-RS"/>
              </w:rPr>
              <w:t>мрежа саобраћајница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5112D8" w14:textId="6E44ED52" w:rsidR="00386E6F" w:rsidRPr="00A535FE" w:rsidRDefault="006C72B6" w:rsidP="001659D0">
            <w:pPr>
              <w:jc w:val="center"/>
              <w:rPr>
                <w:sz w:val="22"/>
                <w:szCs w:val="22"/>
                <w:lang w:val="sr-Cyrl-RS"/>
              </w:rPr>
            </w:pPr>
            <w:r w:rsidRPr="00A535FE">
              <w:rPr>
                <w:sz w:val="22"/>
                <w:szCs w:val="22"/>
                <w:lang w:val="sr-Cyrl-RS"/>
              </w:rPr>
              <w:t>0,322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4CADEE" w14:textId="36A789A1" w:rsidR="00386E6F" w:rsidRPr="00A535FE" w:rsidRDefault="00710029" w:rsidP="005C3011">
            <w:pPr>
              <w:jc w:val="center"/>
              <w:rPr>
                <w:sz w:val="22"/>
                <w:szCs w:val="22"/>
                <w:lang w:val="sr-Cyrl-RS"/>
              </w:rPr>
            </w:pPr>
            <w:r w:rsidRPr="00A535FE">
              <w:rPr>
                <w:sz w:val="22"/>
                <w:szCs w:val="22"/>
                <w:lang w:val="sr-Cyrl-RS"/>
              </w:rPr>
              <w:t>32,232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B9458D" w14:textId="04DD7046" w:rsidR="00386E6F" w:rsidRPr="00A535FE" w:rsidRDefault="0081669D" w:rsidP="00162918">
            <w:pPr>
              <w:jc w:val="center"/>
              <w:rPr>
                <w:b/>
                <w:bCs/>
                <w:sz w:val="22"/>
                <w:szCs w:val="22"/>
              </w:rPr>
            </w:pPr>
            <w:r w:rsidRPr="00A535FE">
              <w:rPr>
                <w:b/>
                <w:bCs/>
                <w:sz w:val="22"/>
                <w:szCs w:val="22"/>
                <w:lang w:val="sr-Cyrl-RS"/>
              </w:rPr>
              <w:t>0,</w:t>
            </w:r>
            <w:r w:rsidR="006C72B6" w:rsidRPr="00A535FE">
              <w:rPr>
                <w:b/>
                <w:bCs/>
                <w:sz w:val="22"/>
                <w:szCs w:val="22"/>
                <w:lang w:val="sr-Cyrl-RS"/>
              </w:rPr>
              <w:t>557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ADEDA4" w14:textId="0E2410F1" w:rsidR="00386E6F" w:rsidRPr="00A535FE" w:rsidRDefault="006C72B6" w:rsidP="00162918">
            <w:pPr>
              <w:jc w:val="center"/>
              <w:rPr>
                <w:b/>
                <w:bCs/>
                <w:sz w:val="22"/>
                <w:szCs w:val="22"/>
              </w:rPr>
            </w:pPr>
            <w:r w:rsidRPr="00A535FE">
              <w:rPr>
                <w:b/>
                <w:bCs/>
                <w:sz w:val="22"/>
                <w:szCs w:val="22"/>
                <w:lang w:val="sr-Cyrl-RS"/>
              </w:rPr>
              <w:t>55,7</w:t>
            </w:r>
            <w:r w:rsidR="00790D2F" w:rsidRPr="00A535FE">
              <w:rPr>
                <w:b/>
                <w:bCs/>
                <w:sz w:val="22"/>
                <w:szCs w:val="22"/>
                <w:lang w:val="sr-Cyrl-RS"/>
              </w:rPr>
              <w:t>56</w:t>
            </w:r>
          </w:p>
        </w:tc>
      </w:tr>
      <w:tr w:rsidR="00573B48" w:rsidRPr="00A535FE" w14:paraId="5B5A45D4" w14:textId="77777777" w:rsidTr="005F07D6">
        <w:trPr>
          <w:trHeight w:val="460"/>
        </w:trPr>
        <w:tc>
          <w:tcPr>
            <w:tcW w:w="3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A7E5D4" w14:textId="77777777" w:rsidR="00573B48" w:rsidRPr="00A535FE" w:rsidRDefault="00573B48" w:rsidP="00386E6F">
            <w:pPr>
              <w:rPr>
                <w:sz w:val="22"/>
                <w:szCs w:val="22"/>
              </w:rPr>
            </w:pPr>
            <w:r w:rsidRPr="00A535FE">
              <w:rPr>
                <w:sz w:val="22"/>
                <w:szCs w:val="22"/>
              </w:rPr>
              <w:t>укупно јавне површине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28C596" w14:textId="59BBA7FC" w:rsidR="00573B48" w:rsidRPr="00A535FE" w:rsidRDefault="006C72B6" w:rsidP="001659D0">
            <w:pPr>
              <w:jc w:val="center"/>
              <w:rPr>
                <w:sz w:val="22"/>
                <w:szCs w:val="22"/>
                <w:lang w:val="sr-Latn-RS"/>
              </w:rPr>
            </w:pPr>
            <w:r w:rsidRPr="00A535FE">
              <w:rPr>
                <w:sz w:val="22"/>
                <w:szCs w:val="22"/>
                <w:lang w:val="sr-Cyrl-RS"/>
              </w:rPr>
              <w:t>0,322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3107F3" w14:textId="4134F1A7" w:rsidR="00573B48" w:rsidRPr="00A535FE" w:rsidRDefault="00710029" w:rsidP="005C3011">
            <w:pPr>
              <w:jc w:val="center"/>
              <w:rPr>
                <w:sz w:val="22"/>
                <w:szCs w:val="22"/>
                <w:lang w:val="sr-Cyrl-RS"/>
              </w:rPr>
            </w:pPr>
            <w:r w:rsidRPr="00A535FE">
              <w:rPr>
                <w:sz w:val="22"/>
                <w:szCs w:val="22"/>
                <w:lang w:val="sr-Cyrl-RS"/>
              </w:rPr>
              <w:t>32,232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0AC3E0" w14:textId="2DA6E516" w:rsidR="00573B48" w:rsidRPr="00A535FE" w:rsidRDefault="006C72B6" w:rsidP="005C3011">
            <w:pPr>
              <w:jc w:val="center"/>
              <w:rPr>
                <w:b/>
                <w:bCs/>
                <w:sz w:val="22"/>
                <w:szCs w:val="22"/>
                <w:lang w:val="sr-Cyrl-RS"/>
              </w:rPr>
            </w:pPr>
            <w:r w:rsidRPr="00A535FE">
              <w:rPr>
                <w:b/>
                <w:bCs/>
                <w:sz w:val="22"/>
                <w:szCs w:val="22"/>
                <w:lang w:val="sr-Cyrl-RS"/>
              </w:rPr>
              <w:t>0,557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0956F9" w14:textId="18BFF6C4" w:rsidR="00573B48" w:rsidRPr="00A535FE" w:rsidRDefault="006C72B6" w:rsidP="005C3011">
            <w:pPr>
              <w:jc w:val="center"/>
              <w:rPr>
                <w:b/>
                <w:bCs/>
                <w:sz w:val="22"/>
                <w:szCs w:val="22"/>
                <w:lang w:val="sr-Cyrl-RS"/>
              </w:rPr>
            </w:pPr>
            <w:r w:rsidRPr="00A535FE">
              <w:rPr>
                <w:b/>
                <w:bCs/>
                <w:sz w:val="22"/>
                <w:szCs w:val="22"/>
                <w:lang w:val="sr-Cyrl-RS"/>
              </w:rPr>
              <w:t>55,7</w:t>
            </w:r>
            <w:r w:rsidR="00790D2F" w:rsidRPr="00A535FE">
              <w:rPr>
                <w:b/>
                <w:bCs/>
                <w:sz w:val="22"/>
                <w:szCs w:val="22"/>
                <w:lang w:val="sr-Cyrl-RS"/>
              </w:rPr>
              <w:t>56</w:t>
            </w:r>
          </w:p>
        </w:tc>
      </w:tr>
      <w:tr w:rsidR="0036364B" w:rsidRPr="00A535FE" w14:paraId="2297B0C5" w14:textId="77777777" w:rsidTr="005F07D6">
        <w:trPr>
          <w:trHeight w:val="412"/>
        </w:trPr>
        <w:tc>
          <w:tcPr>
            <w:tcW w:w="3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35B8C6" w14:textId="77777777" w:rsidR="0036364B" w:rsidRPr="00A535FE" w:rsidRDefault="00573B48" w:rsidP="002F3CDA">
            <w:pPr>
              <w:rPr>
                <w:sz w:val="22"/>
                <w:szCs w:val="22"/>
              </w:rPr>
            </w:pPr>
            <w:r w:rsidRPr="00A535FE">
              <w:rPr>
                <w:sz w:val="22"/>
                <w:szCs w:val="22"/>
              </w:rPr>
              <w:t>привредне делатности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FE46D6" w14:textId="093463E8" w:rsidR="0036364B" w:rsidRPr="00A535FE" w:rsidRDefault="00F865CE" w:rsidP="009E08AC">
            <w:pPr>
              <w:jc w:val="center"/>
              <w:rPr>
                <w:sz w:val="22"/>
                <w:szCs w:val="22"/>
                <w:lang w:val="sr-Cyrl-RS"/>
              </w:rPr>
            </w:pPr>
            <w:r w:rsidRPr="00A535FE">
              <w:rPr>
                <w:sz w:val="22"/>
                <w:szCs w:val="22"/>
                <w:lang w:val="sr-Cyrl-RS"/>
              </w:rPr>
              <w:t>0,576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F087D0" w14:textId="759753EF" w:rsidR="0036364B" w:rsidRPr="00A535FE" w:rsidRDefault="00710029" w:rsidP="00107756">
            <w:pPr>
              <w:jc w:val="center"/>
              <w:rPr>
                <w:sz w:val="22"/>
                <w:szCs w:val="22"/>
                <w:lang w:val="sr-Cyrl-RS"/>
              </w:rPr>
            </w:pPr>
            <w:r w:rsidRPr="00A535FE">
              <w:rPr>
                <w:sz w:val="22"/>
                <w:szCs w:val="22"/>
                <w:lang w:val="sr-Cyrl-RS"/>
              </w:rPr>
              <w:t>57,658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970B01" w14:textId="77777777" w:rsidR="0036364B" w:rsidRPr="00A535FE" w:rsidRDefault="00573B48" w:rsidP="00F347D1">
            <w:pPr>
              <w:jc w:val="center"/>
              <w:rPr>
                <w:b/>
                <w:bCs/>
                <w:sz w:val="22"/>
                <w:szCs w:val="22"/>
              </w:rPr>
            </w:pPr>
            <w:r w:rsidRPr="00A535FE">
              <w:rPr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8E1A66" w14:textId="77777777" w:rsidR="0036364B" w:rsidRPr="00A535FE" w:rsidRDefault="005C3011" w:rsidP="00D72EF4">
            <w:pPr>
              <w:jc w:val="center"/>
              <w:rPr>
                <w:b/>
                <w:bCs/>
                <w:sz w:val="22"/>
                <w:szCs w:val="22"/>
                <w:lang w:val="sr-Cyrl-RS"/>
              </w:rPr>
            </w:pPr>
            <w:r w:rsidRPr="00A535FE">
              <w:rPr>
                <w:b/>
                <w:bCs/>
                <w:sz w:val="22"/>
                <w:szCs w:val="22"/>
                <w:lang w:val="sr-Cyrl-RS"/>
              </w:rPr>
              <w:t>-</w:t>
            </w:r>
          </w:p>
        </w:tc>
      </w:tr>
      <w:tr w:rsidR="003129DA" w:rsidRPr="00A535FE" w14:paraId="2F211EFA" w14:textId="77777777" w:rsidTr="005F07D6">
        <w:trPr>
          <w:trHeight w:val="417"/>
        </w:trPr>
        <w:tc>
          <w:tcPr>
            <w:tcW w:w="3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6536D5" w14:textId="77777777" w:rsidR="00481085" w:rsidRPr="00A535FE" w:rsidRDefault="00E42F3A" w:rsidP="002F3CDA">
            <w:pPr>
              <w:rPr>
                <w:sz w:val="22"/>
                <w:szCs w:val="22"/>
              </w:rPr>
            </w:pPr>
            <w:r w:rsidRPr="00A535FE">
              <w:rPr>
                <w:sz w:val="22"/>
                <w:szCs w:val="22"/>
              </w:rPr>
              <w:t>површине за становање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F544DF" w14:textId="6FF85EE7" w:rsidR="003129DA" w:rsidRPr="00A535FE" w:rsidRDefault="00F865CE" w:rsidP="009E08AC">
            <w:pPr>
              <w:jc w:val="center"/>
              <w:rPr>
                <w:sz w:val="22"/>
                <w:szCs w:val="22"/>
                <w:lang w:val="sr-Cyrl-RS"/>
              </w:rPr>
            </w:pPr>
            <w:r w:rsidRPr="00A535FE">
              <w:rPr>
                <w:sz w:val="22"/>
                <w:szCs w:val="22"/>
                <w:lang w:val="sr-Cyrl-RS"/>
              </w:rPr>
              <w:t>0,016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600165" w14:textId="174B35EA" w:rsidR="007C0AB5" w:rsidRPr="00A535FE" w:rsidRDefault="00710029" w:rsidP="007C0AB5">
            <w:pPr>
              <w:jc w:val="center"/>
              <w:rPr>
                <w:sz w:val="22"/>
                <w:szCs w:val="22"/>
                <w:lang w:val="sr-Cyrl-RS"/>
              </w:rPr>
            </w:pPr>
            <w:r w:rsidRPr="00A535FE">
              <w:rPr>
                <w:sz w:val="22"/>
                <w:szCs w:val="22"/>
                <w:lang w:val="sr-Cyrl-RS"/>
              </w:rPr>
              <w:t>1,602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224621" w14:textId="0372CC3D" w:rsidR="003129DA" w:rsidRPr="00A535FE" w:rsidRDefault="00790D2F" w:rsidP="00790D2F">
            <w:pPr>
              <w:jc w:val="center"/>
              <w:rPr>
                <w:b/>
                <w:bCs/>
                <w:sz w:val="22"/>
                <w:szCs w:val="22"/>
                <w:lang w:val="sr-Cyrl-RS"/>
              </w:rPr>
            </w:pPr>
            <w:r w:rsidRPr="00A535FE">
              <w:rPr>
                <w:b/>
                <w:bCs/>
                <w:sz w:val="22"/>
                <w:szCs w:val="22"/>
                <w:lang w:val="sr-Cyrl-RS"/>
              </w:rPr>
              <w:t>0,442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E90993" w14:textId="63C12602" w:rsidR="003129DA" w:rsidRPr="00A535FE" w:rsidRDefault="00790D2F" w:rsidP="00D72EF4">
            <w:pPr>
              <w:jc w:val="center"/>
              <w:rPr>
                <w:b/>
                <w:bCs/>
                <w:sz w:val="22"/>
                <w:szCs w:val="22"/>
                <w:lang w:val="sr-Cyrl-RS"/>
              </w:rPr>
            </w:pPr>
            <w:r w:rsidRPr="00A535FE">
              <w:rPr>
                <w:b/>
                <w:bCs/>
                <w:sz w:val="22"/>
                <w:szCs w:val="22"/>
                <w:lang w:val="sr-Cyrl-RS"/>
              </w:rPr>
              <w:t>44,244</w:t>
            </w:r>
          </w:p>
        </w:tc>
      </w:tr>
      <w:tr w:rsidR="00226865" w:rsidRPr="00A535FE" w14:paraId="587B5551" w14:textId="77777777" w:rsidTr="005F07D6">
        <w:trPr>
          <w:trHeight w:val="410"/>
        </w:trPr>
        <w:tc>
          <w:tcPr>
            <w:tcW w:w="3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AE16BE" w14:textId="77777777" w:rsidR="00481085" w:rsidRPr="00A535FE" w:rsidRDefault="00226865" w:rsidP="00B62EB3">
            <w:pPr>
              <w:rPr>
                <w:sz w:val="22"/>
                <w:szCs w:val="22"/>
                <w:lang w:val="sr-Cyrl-RS"/>
              </w:rPr>
            </w:pPr>
            <w:r w:rsidRPr="00A535FE">
              <w:rPr>
                <w:sz w:val="22"/>
                <w:szCs w:val="22"/>
              </w:rPr>
              <w:t>не</w:t>
            </w:r>
            <w:r w:rsidR="00B62EB3" w:rsidRPr="00A535FE">
              <w:rPr>
                <w:sz w:val="22"/>
                <w:szCs w:val="22"/>
              </w:rPr>
              <w:t>изграђ</w:t>
            </w:r>
            <w:r w:rsidRPr="00A535FE">
              <w:rPr>
                <w:sz w:val="22"/>
                <w:szCs w:val="22"/>
              </w:rPr>
              <w:t>е</w:t>
            </w:r>
            <w:r w:rsidR="00B62EB3" w:rsidRPr="00A535FE">
              <w:rPr>
                <w:sz w:val="22"/>
                <w:szCs w:val="22"/>
              </w:rPr>
              <w:t>но</w:t>
            </w:r>
            <w:r w:rsidRPr="00A535FE">
              <w:rPr>
                <w:sz w:val="22"/>
                <w:szCs w:val="22"/>
              </w:rPr>
              <w:t xml:space="preserve"> </w:t>
            </w:r>
            <w:r w:rsidR="00B62EB3" w:rsidRPr="00A535FE">
              <w:rPr>
                <w:sz w:val="22"/>
                <w:szCs w:val="22"/>
              </w:rPr>
              <w:t>земљиште</w:t>
            </w:r>
            <w:r w:rsidR="00386E6F" w:rsidRPr="00A535FE">
              <w:rPr>
                <w:sz w:val="22"/>
                <w:szCs w:val="22"/>
                <w:lang w:val="sr-Cyrl-RS"/>
              </w:rPr>
              <w:t xml:space="preserve">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AB3A29" w14:textId="509C51D9" w:rsidR="00226865" w:rsidRPr="00A535FE" w:rsidRDefault="009A6ED3" w:rsidP="00107756">
            <w:pPr>
              <w:jc w:val="center"/>
              <w:rPr>
                <w:sz w:val="22"/>
                <w:szCs w:val="22"/>
                <w:lang w:val="sr-Cyrl-RS"/>
              </w:rPr>
            </w:pPr>
            <w:r w:rsidRPr="00A535FE">
              <w:rPr>
                <w:sz w:val="22"/>
                <w:szCs w:val="22"/>
                <w:lang w:val="sr-Latn-RS"/>
              </w:rPr>
              <w:t>0</w:t>
            </w:r>
            <w:r w:rsidR="00F865CE" w:rsidRPr="00A535FE">
              <w:rPr>
                <w:sz w:val="22"/>
                <w:szCs w:val="22"/>
                <w:lang w:val="sr-Cyrl-RS"/>
              </w:rPr>
              <w:t>,085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E30724" w14:textId="2C84AB64" w:rsidR="00226865" w:rsidRPr="00A535FE" w:rsidRDefault="00710029" w:rsidP="00790D2F">
            <w:pPr>
              <w:jc w:val="center"/>
              <w:rPr>
                <w:sz w:val="22"/>
                <w:szCs w:val="22"/>
                <w:lang w:val="sr-Cyrl-RS"/>
              </w:rPr>
            </w:pPr>
            <w:r w:rsidRPr="00A535FE">
              <w:rPr>
                <w:sz w:val="22"/>
                <w:szCs w:val="22"/>
                <w:lang w:val="sr-Cyrl-RS"/>
              </w:rPr>
              <w:t xml:space="preserve">8,508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95DE86" w14:textId="77777777" w:rsidR="00226865" w:rsidRPr="00A535FE" w:rsidRDefault="005C3011" w:rsidP="00107756">
            <w:pPr>
              <w:jc w:val="center"/>
              <w:rPr>
                <w:b/>
                <w:bCs/>
                <w:sz w:val="22"/>
                <w:szCs w:val="22"/>
                <w:lang w:val="sr-Cyrl-RS"/>
              </w:rPr>
            </w:pPr>
            <w:r w:rsidRPr="00A535FE">
              <w:rPr>
                <w:b/>
                <w:bCs/>
                <w:sz w:val="22"/>
                <w:szCs w:val="22"/>
                <w:lang w:val="sr-Cyrl-RS"/>
              </w:rPr>
              <w:t>-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868A7B" w14:textId="77777777" w:rsidR="00226865" w:rsidRPr="00A535FE" w:rsidRDefault="005C3011" w:rsidP="00D72EF4">
            <w:pPr>
              <w:jc w:val="center"/>
              <w:rPr>
                <w:b/>
                <w:bCs/>
                <w:sz w:val="22"/>
                <w:szCs w:val="22"/>
                <w:lang w:val="sr-Cyrl-RS"/>
              </w:rPr>
            </w:pPr>
            <w:r w:rsidRPr="00A535FE">
              <w:rPr>
                <w:b/>
                <w:bCs/>
                <w:sz w:val="22"/>
                <w:szCs w:val="22"/>
                <w:lang w:val="sr-Cyrl-RS"/>
              </w:rPr>
              <w:t>-</w:t>
            </w:r>
          </w:p>
        </w:tc>
      </w:tr>
      <w:tr w:rsidR="001C4023" w:rsidRPr="00A535FE" w14:paraId="261AE39F" w14:textId="77777777" w:rsidTr="001C4023">
        <w:trPr>
          <w:trHeight w:val="378"/>
        </w:trPr>
        <w:tc>
          <w:tcPr>
            <w:tcW w:w="3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84ECF4" w14:textId="77777777" w:rsidR="001C4023" w:rsidRPr="00A535FE" w:rsidRDefault="001C4023" w:rsidP="002F3CDA">
            <w:pPr>
              <w:rPr>
                <w:b/>
                <w:bCs/>
                <w:sz w:val="22"/>
                <w:szCs w:val="22"/>
                <w:lang w:val="sr-Cyrl-RS"/>
              </w:rPr>
            </w:pPr>
            <w:r w:rsidRPr="00A535FE">
              <w:rPr>
                <w:b/>
                <w:bCs/>
                <w:sz w:val="22"/>
                <w:szCs w:val="22"/>
              </w:rPr>
              <w:t>У</w:t>
            </w:r>
            <w:r w:rsidRPr="00A535FE">
              <w:rPr>
                <w:b/>
                <w:bCs/>
                <w:sz w:val="22"/>
                <w:szCs w:val="22"/>
                <w:lang w:val="sr-Cyrl-RS"/>
              </w:rPr>
              <w:t xml:space="preserve">купно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830F08" w14:textId="3797C805" w:rsidR="007C0AB5" w:rsidRPr="00A535FE" w:rsidRDefault="006C72B6" w:rsidP="00790D2F">
            <w:pPr>
              <w:jc w:val="center"/>
              <w:rPr>
                <w:sz w:val="22"/>
                <w:szCs w:val="22"/>
                <w:lang w:val="sr-Cyrl-RS"/>
              </w:rPr>
            </w:pPr>
            <w:r w:rsidRPr="00A535FE">
              <w:rPr>
                <w:sz w:val="22"/>
                <w:szCs w:val="22"/>
                <w:lang w:val="sr-Cyrl-RS"/>
              </w:rPr>
              <w:t>0,999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E456D5" w14:textId="77777777" w:rsidR="001C4023" w:rsidRPr="00A535FE" w:rsidRDefault="001C4023" w:rsidP="00790D2F">
            <w:pPr>
              <w:jc w:val="center"/>
              <w:rPr>
                <w:sz w:val="22"/>
                <w:szCs w:val="22"/>
                <w:lang w:val="sr-Cyrl-RS"/>
              </w:rPr>
            </w:pPr>
            <w:r w:rsidRPr="00A535FE">
              <w:rPr>
                <w:sz w:val="22"/>
                <w:szCs w:val="22"/>
                <w:lang w:val="sr-Cyrl-RS"/>
              </w:rPr>
              <w:t>100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E41AAB" w14:textId="31522CD9" w:rsidR="007C0AB5" w:rsidRPr="00A535FE" w:rsidRDefault="00790D2F" w:rsidP="00790D2F">
            <w:pPr>
              <w:jc w:val="center"/>
              <w:rPr>
                <w:b/>
                <w:bCs/>
                <w:sz w:val="22"/>
                <w:szCs w:val="22"/>
                <w:lang w:val="sr-Cyrl-RS"/>
              </w:rPr>
            </w:pPr>
            <w:r w:rsidRPr="00A535FE">
              <w:rPr>
                <w:b/>
                <w:bCs/>
                <w:sz w:val="22"/>
                <w:szCs w:val="22"/>
                <w:lang w:val="sr-Cyrl-RS"/>
              </w:rPr>
              <w:t>0,999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E00489" w14:textId="77777777" w:rsidR="001C4023" w:rsidRPr="00A535FE" w:rsidRDefault="001C4023" w:rsidP="002F3CDA">
            <w:pPr>
              <w:jc w:val="center"/>
              <w:rPr>
                <w:b/>
                <w:bCs/>
                <w:sz w:val="22"/>
                <w:szCs w:val="22"/>
                <w:lang w:val="sr-Cyrl-RS"/>
              </w:rPr>
            </w:pPr>
            <w:r w:rsidRPr="00A535FE">
              <w:rPr>
                <w:b/>
                <w:bCs/>
                <w:sz w:val="22"/>
                <w:szCs w:val="22"/>
                <w:lang w:val="sr-Cyrl-RS"/>
              </w:rPr>
              <w:t>100</w:t>
            </w:r>
          </w:p>
        </w:tc>
      </w:tr>
    </w:tbl>
    <w:p w14:paraId="709B1B28" w14:textId="77777777" w:rsidR="002F181E" w:rsidRPr="00A535FE" w:rsidRDefault="002F181E" w:rsidP="005F49E4">
      <w:pPr>
        <w:autoSpaceDE w:val="0"/>
        <w:autoSpaceDN w:val="0"/>
        <w:adjustRightInd w:val="0"/>
        <w:jc w:val="both"/>
        <w:rPr>
          <w:b/>
          <w:i/>
          <w:iCs/>
          <w:sz w:val="24"/>
          <w:szCs w:val="24"/>
        </w:rPr>
      </w:pPr>
      <w:bookmarkStart w:id="13" w:name="_Hlk76819828"/>
    </w:p>
    <w:p w14:paraId="096DC9EA" w14:textId="77777777" w:rsidR="00E56797" w:rsidRPr="00A535FE" w:rsidRDefault="00E56797" w:rsidP="005F49E4">
      <w:pPr>
        <w:autoSpaceDE w:val="0"/>
        <w:autoSpaceDN w:val="0"/>
        <w:adjustRightInd w:val="0"/>
        <w:jc w:val="both"/>
        <w:rPr>
          <w:b/>
          <w:i/>
          <w:iCs/>
          <w:sz w:val="24"/>
          <w:szCs w:val="24"/>
        </w:rPr>
      </w:pPr>
    </w:p>
    <w:p w14:paraId="07056EAA" w14:textId="77777777" w:rsidR="000061DD" w:rsidRDefault="000061DD" w:rsidP="005F49E4">
      <w:pPr>
        <w:autoSpaceDE w:val="0"/>
        <w:autoSpaceDN w:val="0"/>
        <w:adjustRightInd w:val="0"/>
        <w:jc w:val="both"/>
        <w:rPr>
          <w:b/>
          <w:i/>
          <w:iCs/>
          <w:sz w:val="24"/>
          <w:szCs w:val="24"/>
        </w:rPr>
      </w:pPr>
    </w:p>
    <w:p w14:paraId="3A8021F1" w14:textId="77777777" w:rsidR="000061DD" w:rsidRDefault="000061DD" w:rsidP="005F49E4">
      <w:pPr>
        <w:autoSpaceDE w:val="0"/>
        <w:autoSpaceDN w:val="0"/>
        <w:adjustRightInd w:val="0"/>
        <w:jc w:val="both"/>
        <w:rPr>
          <w:b/>
          <w:i/>
          <w:iCs/>
          <w:sz w:val="24"/>
          <w:szCs w:val="24"/>
        </w:rPr>
      </w:pPr>
    </w:p>
    <w:p w14:paraId="53E7DD90" w14:textId="767325DA" w:rsidR="005F49E4" w:rsidRPr="00A535FE" w:rsidRDefault="005F49E4" w:rsidP="005F49E4">
      <w:pPr>
        <w:autoSpaceDE w:val="0"/>
        <w:autoSpaceDN w:val="0"/>
        <w:adjustRightInd w:val="0"/>
        <w:jc w:val="both"/>
        <w:rPr>
          <w:b/>
          <w:bCs/>
          <w:i/>
          <w:iCs/>
          <w:sz w:val="24"/>
          <w:szCs w:val="24"/>
          <w:lang w:val="sr-Cyrl-RS"/>
        </w:rPr>
      </w:pPr>
      <w:r w:rsidRPr="00A535FE">
        <w:rPr>
          <w:b/>
          <w:i/>
          <w:iCs/>
          <w:sz w:val="24"/>
          <w:szCs w:val="24"/>
        </w:rPr>
        <w:lastRenderedPageBreak/>
        <w:t xml:space="preserve">Табела </w:t>
      </w:r>
      <w:r w:rsidRPr="00A535FE">
        <w:rPr>
          <w:b/>
          <w:i/>
          <w:iCs/>
          <w:sz w:val="24"/>
          <w:szCs w:val="24"/>
          <w:lang w:val="sr-Cyrl-RS"/>
        </w:rPr>
        <w:t>2</w:t>
      </w:r>
      <w:r w:rsidRPr="00A535FE">
        <w:rPr>
          <w:b/>
          <w:i/>
          <w:iCs/>
          <w:sz w:val="24"/>
          <w:szCs w:val="24"/>
        </w:rPr>
        <w:t>.</w:t>
      </w:r>
      <w:r w:rsidRPr="00A535FE">
        <w:rPr>
          <w:b/>
          <w:i/>
          <w:iCs/>
          <w:sz w:val="22"/>
          <w:szCs w:val="22"/>
        </w:rPr>
        <w:t xml:space="preserve"> </w:t>
      </w:r>
      <w:r w:rsidRPr="00A535FE">
        <w:rPr>
          <w:b/>
          <w:bCs/>
          <w:i/>
          <w:iCs/>
          <w:sz w:val="24"/>
          <w:szCs w:val="24"/>
        </w:rPr>
        <w:t xml:space="preserve">Упоредни приказ урбанистичких параметара </w:t>
      </w:r>
      <w:r w:rsidR="002E6079" w:rsidRPr="00A535FE">
        <w:rPr>
          <w:b/>
          <w:bCs/>
          <w:i/>
          <w:iCs/>
          <w:sz w:val="24"/>
          <w:szCs w:val="24"/>
          <w:lang w:val="sr-Cyrl-RS"/>
        </w:rPr>
        <w:t>према Плану генералне регулације и</w:t>
      </w:r>
      <w:r w:rsidR="002E6079" w:rsidRPr="00A535FE">
        <w:rPr>
          <w:b/>
          <w:bCs/>
          <w:i/>
          <w:iCs/>
          <w:sz w:val="24"/>
          <w:szCs w:val="24"/>
        </w:rPr>
        <w:t xml:space="preserve"> </w:t>
      </w:r>
      <w:r w:rsidRPr="00A535FE">
        <w:rPr>
          <w:b/>
          <w:bCs/>
          <w:i/>
          <w:iCs/>
          <w:sz w:val="24"/>
          <w:szCs w:val="24"/>
        </w:rPr>
        <w:t>предложених Планом</w:t>
      </w:r>
    </w:p>
    <w:p w14:paraId="012BC910" w14:textId="60A2FD3B" w:rsidR="00B90B9B" w:rsidRDefault="00B90B9B" w:rsidP="005F49E4">
      <w:pPr>
        <w:autoSpaceDE w:val="0"/>
        <w:autoSpaceDN w:val="0"/>
        <w:adjustRightInd w:val="0"/>
        <w:jc w:val="both"/>
        <w:rPr>
          <w:b/>
          <w:i/>
          <w:iCs/>
          <w:sz w:val="22"/>
          <w:szCs w:val="22"/>
        </w:rPr>
      </w:pPr>
    </w:p>
    <w:p w14:paraId="67D9A2BD" w14:textId="77777777" w:rsidR="000061DD" w:rsidRPr="00A535FE" w:rsidRDefault="000061DD" w:rsidP="005F49E4">
      <w:pPr>
        <w:autoSpaceDE w:val="0"/>
        <w:autoSpaceDN w:val="0"/>
        <w:adjustRightInd w:val="0"/>
        <w:jc w:val="both"/>
        <w:rPr>
          <w:b/>
          <w:i/>
          <w:iCs/>
          <w:sz w:val="22"/>
          <w:szCs w:val="22"/>
        </w:rPr>
      </w:pPr>
    </w:p>
    <w:tbl>
      <w:tblPr>
        <w:tblW w:w="93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15"/>
        <w:gridCol w:w="2835"/>
        <w:gridCol w:w="2835"/>
      </w:tblGrid>
      <w:tr w:rsidR="00B90B9B" w:rsidRPr="00A535FE" w14:paraId="7DF7D3E9" w14:textId="77777777" w:rsidTr="005B3272">
        <w:trPr>
          <w:trHeight w:val="428"/>
        </w:trPr>
        <w:tc>
          <w:tcPr>
            <w:tcW w:w="3715" w:type="dxa"/>
            <w:vAlign w:val="center"/>
          </w:tcPr>
          <w:p w14:paraId="07CD25EF" w14:textId="77777777" w:rsidR="00B90B9B" w:rsidRPr="00A535FE" w:rsidRDefault="00573B48" w:rsidP="00712261">
            <w:pPr>
              <w:pStyle w:val="NoSpacing"/>
              <w:rPr>
                <w:rFonts w:cs="Arial"/>
                <w:b/>
                <w:bCs/>
                <w:sz w:val="22"/>
                <w:lang w:val="sr-Cyrl-RS"/>
              </w:rPr>
            </w:pPr>
            <w:r w:rsidRPr="00A535FE">
              <w:rPr>
                <w:rFonts w:cs="Arial"/>
                <w:b/>
                <w:bCs/>
                <w:sz w:val="22"/>
                <w:lang w:val="sr-Cyrl-RS"/>
              </w:rPr>
              <w:t xml:space="preserve">НАМЕНА - СТАНОВАЊЕ </w:t>
            </w:r>
          </w:p>
        </w:tc>
        <w:tc>
          <w:tcPr>
            <w:tcW w:w="2835" w:type="dxa"/>
            <w:vAlign w:val="center"/>
          </w:tcPr>
          <w:p w14:paraId="6435015D" w14:textId="77777777" w:rsidR="00B90B9B" w:rsidRPr="00A535FE" w:rsidRDefault="00BC683F" w:rsidP="00712261">
            <w:pPr>
              <w:pStyle w:val="NoSpacing"/>
              <w:jc w:val="center"/>
              <w:rPr>
                <w:rFonts w:cs="Arial"/>
                <w:b/>
                <w:sz w:val="22"/>
                <w:lang w:val="sr-Cyrl-RS"/>
              </w:rPr>
            </w:pPr>
            <w:r w:rsidRPr="00A535FE">
              <w:rPr>
                <w:rFonts w:cs="Arial"/>
                <w:b/>
                <w:sz w:val="22"/>
                <w:lang w:val="sr-Cyrl-RS"/>
              </w:rPr>
              <w:t>ПГР</w:t>
            </w:r>
          </w:p>
        </w:tc>
        <w:tc>
          <w:tcPr>
            <w:tcW w:w="2835" w:type="dxa"/>
            <w:vAlign w:val="center"/>
          </w:tcPr>
          <w:p w14:paraId="60823353" w14:textId="77777777" w:rsidR="00B90B9B" w:rsidRPr="00A535FE" w:rsidRDefault="00BC683F" w:rsidP="00BC683F">
            <w:pPr>
              <w:pStyle w:val="NoSpacing"/>
              <w:jc w:val="center"/>
              <w:rPr>
                <w:rFonts w:cs="Arial"/>
                <w:b/>
                <w:sz w:val="22"/>
                <w:lang w:val="sr-Cyrl-RS"/>
              </w:rPr>
            </w:pPr>
            <w:r w:rsidRPr="00A535FE">
              <w:rPr>
                <w:rFonts w:cs="Arial"/>
                <w:b/>
                <w:sz w:val="22"/>
                <w:lang w:val="sr-Cyrl-RS"/>
              </w:rPr>
              <w:t>ПЛАН</w:t>
            </w:r>
          </w:p>
        </w:tc>
      </w:tr>
      <w:tr w:rsidR="00B90B9B" w:rsidRPr="00A535FE" w14:paraId="1594EE72" w14:textId="77777777" w:rsidTr="005B3272">
        <w:trPr>
          <w:trHeight w:val="428"/>
        </w:trPr>
        <w:tc>
          <w:tcPr>
            <w:tcW w:w="3715" w:type="dxa"/>
            <w:vAlign w:val="center"/>
          </w:tcPr>
          <w:p w14:paraId="27898CE7" w14:textId="77777777" w:rsidR="00B90B9B" w:rsidRPr="00A535FE" w:rsidRDefault="00162918" w:rsidP="00712261">
            <w:pPr>
              <w:pStyle w:val="NoSpacing"/>
              <w:rPr>
                <w:rFonts w:cs="Arial"/>
                <w:sz w:val="22"/>
              </w:rPr>
            </w:pPr>
            <w:r w:rsidRPr="00A535FE">
              <w:rPr>
                <w:rFonts w:cs="Arial"/>
                <w:sz w:val="22"/>
                <w:lang w:val="sr-Cyrl-RS"/>
              </w:rPr>
              <w:t xml:space="preserve">макс. </w:t>
            </w:r>
            <w:proofErr w:type="spellStart"/>
            <w:r w:rsidR="00B90B9B" w:rsidRPr="00A535FE">
              <w:rPr>
                <w:rFonts w:cs="Arial"/>
                <w:sz w:val="22"/>
              </w:rPr>
              <w:t>индекс</w:t>
            </w:r>
            <w:proofErr w:type="spellEnd"/>
            <w:r w:rsidR="00B90B9B" w:rsidRPr="00A535FE">
              <w:rPr>
                <w:rFonts w:cs="Arial"/>
                <w:sz w:val="22"/>
                <w:lang w:val="sr-Latn-CS"/>
              </w:rPr>
              <w:t xml:space="preserve"> заузетости</w:t>
            </w:r>
            <w:r w:rsidR="00B90B9B" w:rsidRPr="00A535FE">
              <w:rPr>
                <w:rFonts w:cs="Arial"/>
                <w:sz w:val="22"/>
              </w:rPr>
              <w:t xml:space="preserve"> ''з''</w:t>
            </w:r>
          </w:p>
        </w:tc>
        <w:tc>
          <w:tcPr>
            <w:tcW w:w="2835" w:type="dxa"/>
            <w:vAlign w:val="center"/>
          </w:tcPr>
          <w:p w14:paraId="62EF4C1D" w14:textId="77777777" w:rsidR="00B90B9B" w:rsidRPr="00A535FE" w:rsidRDefault="00B90B9B" w:rsidP="00BC683F">
            <w:pPr>
              <w:jc w:val="center"/>
              <w:rPr>
                <w:sz w:val="22"/>
                <w:szCs w:val="22"/>
              </w:rPr>
            </w:pPr>
            <w:r w:rsidRPr="00A535FE">
              <w:rPr>
                <w:sz w:val="22"/>
                <w:szCs w:val="22"/>
                <w:lang w:val="sr-Cyrl-RS"/>
              </w:rPr>
              <w:t>6</w:t>
            </w:r>
            <w:r w:rsidRPr="00A535FE">
              <w:rPr>
                <w:sz w:val="22"/>
                <w:szCs w:val="22"/>
              </w:rPr>
              <w:t>0%</w:t>
            </w:r>
          </w:p>
          <w:p w14:paraId="1147D858" w14:textId="77777777" w:rsidR="00B90B9B" w:rsidRPr="00A535FE" w:rsidRDefault="00B90B9B" w:rsidP="00BC683F">
            <w:pPr>
              <w:jc w:val="center"/>
              <w:rPr>
                <w:b/>
                <w:bCs/>
                <w:sz w:val="22"/>
                <w:szCs w:val="22"/>
                <w:lang w:val="sr-Cyrl-RS"/>
              </w:rPr>
            </w:pPr>
            <w:r w:rsidRPr="00A535FE">
              <w:rPr>
                <w:sz w:val="22"/>
                <w:szCs w:val="22"/>
              </w:rPr>
              <w:t>(+15% за угаоне</w:t>
            </w:r>
            <w:r w:rsidRPr="00A535FE">
              <w:rPr>
                <w:sz w:val="22"/>
                <w:szCs w:val="22"/>
                <w:lang w:val="sr-Cyrl-RS"/>
              </w:rPr>
              <w:t xml:space="preserve"> парцеле)</w:t>
            </w:r>
          </w:p>
        </w:tc>
        <w:tc>
          <w:tcPr>
            <w:tcW w:w="2835" w:type="dxa"/>
            <w:vAlign w:val="center"/>
          </w:tcPr>
          <w:p w14:paraId="0C43595A" w14:textId="77777777" w:rsidR="008F6E7A" w:rsidRPr="00A535FE" w:rsidRDefault="008F6E7A" w:rsidP="008F6E7A">
            <w:pPr>
              <w:jc w:val="center"/>
              <w:rPr>
                <w:b/>
                <w:bCs/>
                <w:sz w:val="22"/>
                <w:szCs w:val="22"/>
              </w:rPr>
            </w:pPr>
            <w:r w:rsidRPr="00A535FE">
              <w:rPr>
                <w:b/>
                <w:bCs/>
                <w:sz w:val="22"/>
                <w:szCs w:val="22"/>
                <w:lang w:val="sr-Cyrl-RS"/>
              </w:rPr>
              <w:t>6</w:t>
            </w:r>
            <w:r w:rsidRPr="00A535FE">
              <w:rPr>
                <w:b/>
                <w:bCs/>
                <w:sz w:val="22"/>
                <w:szCs w:val="22"/>
              </w:rPr>
              <w:t>0%</w:t>
            </w:r>
          </w:p>
          <w:p w14:paraId="0EC779B6" w14:textId="77777777" w:rsidR="00B90B9B" w:rsidRPr="00A535FE" w:rsidRDefault="008F6E7A" w:rsidP="008F6E7A">
            <w:pPr>
              <w:jc w:val="center"/>
              <w:rPr>
                <w:b/>
                <w:bCs/>
                <w:sz w:val="22"/>
                <w:szCs w:val="22"/>
                <w:lang w:val="sr-Cyrl-RS"/>
              </w:rPr>
            </w:pPr>
            <w:r w:rsidRPr="00A535FE">
              <w:rPr>
                <w:b/>
                <w:bCs/>
                <w:sz w:val="22"/>
                <w:szCs w:val="22"/>
              </w:rPr>
              <w:t>(+15% за угаоне</w:t>
            </w:r>
            <w:r w:rsidRPr="00A535FE">
              <w:rPr>
                <w:b/>
                <w:bCs/>
                <w:sz w:val="22"/>
                <w:szCs w:val="22"/>
                <w:lang w:val="sr-Cyrl-RS"/>
              </w:rPr>
              <w:t xml:space="preserve"> парцеле)</w:t>
            </w:r>
          </w:p>
        </w:tc>
      </w:tr>
      <w:tr w:rsidR="00B90B9B" w:rsidRPr="00A535FE" w14:paraId="69F7F1E9" w14:textId="77777777" w:rsidTr="005B3272">
        <w:trPr>
          <w:trHeight w:val="428"/>
        </w:trPr>
        <w:tc>
          <w:tcPr>
            <w:tcW w:w="3715" w:type="dxa"/>
            <w:vAlign w:val="center"/>
          </w:tcPr>
          <w:p w14:paraId="0D8C4F27" w14:textId="77777777" w:rsidR="00B90B9B" w:rsidRPr="00A535FE" w:rsidRDefault="00B90B9B" w:rsidP="00712261">
            <w:pPr>
              <w:pStyle w:val="NoSpacing"/>
              <w:rPr>
                <w:rFonts w:cs="Arial"/>
                <w:sz w:val="22"/>
                <w:lang w:val="sr-Cyrl-RS"/>
              </w:rPr>
            </w:pPr>
            <w:r w:rsidRPr="00A535FE">
              <w:rPr>
                <w:rFonts w:cs="Arial"/>
                <w:sz w:val="22"/>
                <w:lang w:val="sr-Cyrl-RS"/>
              </w:rPr>
              <w:t>макс. висина објекта</w:t>
            </w:r>
          </w:p>
          <w:p w14:paraId="5AC5466F" w14:textId="77777777" w:rsidR="00BC683F" w:rsidRPr="00A535FE" w:rsidRDefault="00BC683F" w:rsidP="00712261">
            <w:pPr>
              <w:pStyle w:val="NoSpacing"/>
              <w:rPr>
                <w:rFonts w:cs="Arial"/>
                <w:sz w:val="22"/>
                <w:lang w:val="sr-Cyrl-RS"/>
              </w:rPr>
            </w:pPr>
            <w:r w:rsidRPr="00A535FE">
              <w:rPr>
                <w:rFonts w:cs="Arial"/>
                <w:sz w:val="22"/>
                <w:lang w:val="sr-Cyrl-RS"/>
              </w:rPr>
              <w:t>висина венца / висина слемена</w:t>
            </w:r>
          </w:p>
        </w:tc>
        <w:tc>
          <w:tcPr>
            <w:tcW w:w="2835" w:type="dxa"/>
            <w:vAlign w:val="center"/>
          </w:tcPr>
          <w:p w14:paraId="5D2C0429" w14:textId="77777777" w:rsidR="00B90B9B" w:rsidRPr="00A535FE" w:rsidRDefault="00BC683F" w:rsidP="00712261">
            <w:pPr>
              <w:jc w:val="center"/>
              <w:rPr>
                <w:sz w:val="22"/>
                <w:szCs w:val="22"/>
                <w:lang w:val="sr-Latn-RS"/>
              </w:rPr>
            </w:pPr>
            <w:r w:rsidRPr="00A535FE">
              <w:rPr>
                <w:sz w:val="22"/>
                <w:szCs w:val="22"/>
                <w:lang w:val="sr-Cyrl-RS"/>
              </w:rPr>
              <w:t>24,0</w:t>
            </w:r>
            <w:r w:rsidRPr="00A535FE">
              <w:rPr>
                <w:sz w:val="22"/>
                <w:szCs w:val="22"/>
                <w:lang w:val="sr-Latn-RS"/>
              </w:rPr>
              <w:t xml:space="preserve"> m</w:t>
            </w:r>
            <w:r w:rsidRPr="00A535FE">
              <w:rPr>
                <w:sz w:val="22"/>
                <w:szCs w:val="22"/>
                <w:lang w:val="sr-Cyrl-RS"/>
              </w:rPr>
              <w:t xml:space="preserve"> /</w:t>
            </w:r>
            <w:r w:rsidR="00573B48" w:rsidRPr="00A535FE">
              <w:rPr>
                <w:sz w:val="22"/>
                <w:szCs w:val="22"/>
                <w:lang w:val="sr-Cyrl-RS"/>
              </w:rPr>
              <w:t xml:space="preserve"> </w:t>
            </w:r>
            <w:r w:rsidRPr="00A535FE">
              <w:rPr>
                <w:sz w:val="22"/>
                <w:szCs w:val="22"/>
                <w:lang w:val="sr-Cyrl-RS"/>
              </w:rPr>
              <w:t>27,5</w:t>
            </w:r>
            <w:r w:rsidRPr="00A535FE">
              <w:rPr>
                <w:sz w:val="22"/>
                <w:szCs w:val="22"/>
                <w:lang w:val="sr-Latn-RS"/>
              </w:rPr>
              <w:t xml:space="preserve"> m</w:t>
            </w:r>
          </w:p>
        </w:tc>
        <w:tc>
          <w:tcPr>
            <w:tcW w:w="2835" w:type="dxa"/>
            <w:vAlign w:val="center"/>
          </w:tcPr>
          <w:p w14:paraId="7CA8920D" w14:textId="77777777" w:rsidR="00B90B9B" w:rsidRPr="00A535FE" w:rsidRDefault="008F6E7A" w:rsidP="00712261">
            <w:pPr>
              <w:jc w:val="center"/>
              <w:rPr>
                <w:b/>
                <w:bCs/>
                <w:sz w:val="22"/>
                <w:szCs w:val="22"/>
                <w:lang w:val="sr-Cyrl-RS"/>
              </w:rPr>
            </w:pPr>
            <w:r w:rsidRPr="00A535FE">
              <w:rPr>
                <w:b/>
                <w:bCs/>
                <w:sz w:val="22"/>
                <w:szCs w:val="22"/>
                <w:lang w:val="sr-Cyrl-RS"/>
              </w:rPr>
              <w:t>24,0</w:t>
            </w:r>
            <w:r w:rsidRPr="00A535FE">
              <w:rPr>
                <w:b/>
                <w:bCs/>
                <w:sz w:val="22"/>
                <w:szCs w:val="22"/>
                <w:lang w:val="sr-Latn-RS"/>
              </w:rPr>
              <w:t xml:space="preserve"> m</w:t>
            </w:r>
            <w:r w:rsidRPr="00A535FE">
              <w:rPr>
                <w:b/>
                <w:bCs/>
                <w:sz w:val="22"/>
                <w:szCs w:val="22"/>
                <w:lang w:val="sr-Cyrl-RS"/>
              </w:rPr>
              <w:t xml:space="preserve"> / 27,5</w:t>
            </w:r>
            <w:r w:rsidRPr="00A535FE">
              <w:rPr>
                <w:b/>
                <w:bCs/>
                <w:sz w:val="22"/>
                <w:szCs w:val="22"/>
                <w:lang w:val="sr-Latn-RS"/>
              </w:rPr>
              <w:t xml:space="preserve"> m</w:t>
            </w:r>
          </w:p>
        </w:tc>
      </w:tr>
      <w:tr w:rsidR="00B90B9B" w:rsidRPr="00A535FE" w14:paraId="68517BF1" w14:textId="77777777" w:rsidTr="005B3272">
        <w:trPr>
          <w:trHeight w:val="428"/>
        </w:trPr>
        <w:tc>
          <w:tcPr>
            <w:tcW w:w="3715" w:type="dxa"/>
            <w:vAlign w:val="center"/>
          </w:tcPr>
          <w:p w14:paraId="680854C7" w14:textId="77777777" w:rsidR="00B90B9B" w:rsidRPr="00A535FE" w:rsidRDefault="00B90B9B" w:rsidP="00712261">
            <w:pPr>
              <w:pStyle w:val="NoSpacing"/>
              <w:rPr>
                <w:rFonts w:cs="Arial"/>
                <w:sz w:val="22"/>
              </w:rPr>
            </w:pPr>
            <w:proofErr w:type="spellStart"/>
            <w:r w:rsidRPr="00A535FE">
              <w:rPr>
                <w:rFonts w:cs="Arial"/>
                <w:sz w:val="22"/>
              </w:rPr>
              <w:t>мин</w:t>
            </w:r>
            <w:proofErr w:type="spellEnd"/>
            <w:r w:rsidRPr="00A535FE">
              <w:rPr>
                <w:rFonts w:cs="Arial"/>
                <w:sz w:val="22"/>
              </w:rPr>
              <w:t xml:space="preserve">. </w:t>
            </w:r>
            <w:r w:rsidRPr="00A535FE">
              <w:rPr>
                <w:rFonts w:cs="Arial"/>
                <w:sz w:val="22"/>
                <w:lang w:val="sr-Cyrl-RS"/>
              </w:rPr>
              <w:t xml:space="preserve">слободних и </w:t>
            </w:r>
            <w:proofErr w:type="spellStart"/>
            <w:r w:rsidRPr="00A535FE">
              <w:rPr>
                <w:rFonts w:cs="Arial"/>
                <w:sz w:val="22"/>
              </w:rPr>
              <w:t>зелених</w:t>
            </w:r>
            <w:proofErr w:type="spellEnd"/>
            <w:r w:rsidRPr="00A535FE">
              <w:rPr>
                <w:rFonts w:cs="Arial"/>
                <w:sz w:val="22"/>
              </w:rPr>
              <w:t xml:space="preserve"> </w:t>
            </w:r>
            <w:proofErr w:type="spellStart"/>
            <w:r w:rsidRPr="00A535FE">
              <w:rPr>
                <w:rFonts w:cs="Arial"/>
                <w:sz w:val="22"/>
              </w:rPr>
              <w:t>површина</w:t>
            </w:r>
            <w:proofErr w:type="spellEnd"/>
          </w:p>
        </w:tc>
        <w:tc>
          <w:tcPr>
            <w:tcW w:w="2835" w:type="dxa"/>
            <w:vAlign w:val="center"/>
          </w:tcPr>
          <w:p w14:paraId="22A94E08" w14:textId="77777777" w:rsidR="00B90B9B" w:rsidRPr="00A535FE" w:rsidRDefault="00573B48" w:rsidP="00712261">
            <w:pPr>
              <w:jc w:val="center"/>
              <w:rPr>
                <w:sz w:val="22"/>
                <w:szCs w:val="22"/>
                <w:lang w:val="sr-Cyrl-CS"/>
              </w:rPr>
            </w:pPr>
            <w:r w:rsidRPr="00A535FE">
              <w:rPr>
                <w:sz w:val="22"/>
                <w:szCs w:val="22"/>
                <w:lang w:val="sr-Cyrl-CS"/>
              </w:rPr>
              <w:t>40%</w:t>
            </w:r>
          </w:p>
        </w:tc>
        <w:tc>
          <w:tcPr>
            <w:tcW w:w="2835" w:type="dxa"/>
            <w:vAlign w:val="center"/>
          </w:tcPr>
          <w:p w14:paraId="5423466C" w14:textId="77777777" w:rsidR="00B90B9B" w:rsidRPr="00A535FE" w:rsidRDefault="008F6E7A" w:rsidP="00712261">
            <w:pPr>
              <w:jc w:val="center"/>
              <w:rPr>
                <w:b/>
                <w:bCs/>
                <w:sz w:val="22"/>
                <w:szCs w:val="22"/>
                <w:lang w:val="sr-Cyrl-CS"/>
              </w:rPr>
            </w:pPr>
            <w:r w:rsidRPr="00A535FE">
              <w:rPr>
                <w:b/>
                <w:bCs/>
                <w:sz w:val="22"/>
                <w:szCs w:val="22"/>
                <w:lang w:val="sr-Cyrl-CS"/>
              </w:rPr>
              <w:t>40%</w:t>
            </w:r>
          </w:p>
        </w:tc>
      </w:tr>
      <w:tr w:rsidR="00B90B9B" w:rsidRPr="00A535FE" w14:paraId="7475D931" w14:textId="77777777" w:rsidTr="005B3272">
        <w:trPr>
          <w:trHeight w:val="428"/>
        </w:trPr>
        <w:tc>
          <w:tcPr>
            <w:tcW w:w="3715" w:type="dxa"/>
            <w:vAlign w:val="center"/>
          </w:tcPr>
          <w:p w14:paraId="190CBD2C" w14:textId="77777777" w:rsidR="00B90B9B" w:rsidRPr="00A535FE" w:rsidRDefault="00B90B9B" w:rsidP="00712261">
            <w:pPr>
              <w:pStyle w:val="NoSpacing"/>
              <w:rPr>
                <w:rFonts w:cs="Arial"/>
                <w:sz w:val="22"/>
              </w:rPr>
            </w:pPr>
            <w:proofErr w:type="spellStart"/>
            <w:r w:rsidRPr="00A535FE">
              <w:rPr>
                <w:rFonts w:cs="Arial"/>
                <w:sz w:val="22"/>
              </w:rPr>
              <w:t>зелене</w:t>
            </w:r>
            <w:proofErr w:type="spellEnd"/>
            <w:r w:rsidRPr="00A535FE">
              <w:rPr>
                <w:rFonts w:cs="Arial"/>
                <w:sz w:val="22"/>
              </w:rPr>
              <w:t xml:space="preserve"> </w:t>
            </w:r>
            <w:proofErr w:type="spellStart"/>
            <w:r w:rsidRPr="00A535FE">
              <w:rPr>
                <w:rFonts w:cs="Arial"/>
                <w:sz w:val="22"/>
              </w:rPr>
              <w:t>површине</w:t>
            </w:r>
            <w:proofErr w:type="spellEnd"/>
            <w:r w:rsidRPr="00A535FE">
              <w:rPr>
                <w:rFonts w:cs="Arial"/>
                <w:sz w:val="22"/>
                <w:lang w:val="sr-Cyrl-CS"/>
              </w:rPr>
              <w:t xml:space="preserve"> у директном контакту</w:t>
            </w:r>
            <w:r w:rsidR="00573B48" w:rsidRPr="00A535FE">
              <w:rPr>
                <w:rFonts w:cs="Arial"/>
                <w:sz w:val="22"/>
                <w:lang w:val="sr-Cyrl-CS"/>
              </w:rPr>
              <w:t xml:space="preserve"> са тлом</w:t>
            </w:r>
          </w:p>
        </w:tc>
        <w:tc>
          <w:tcPr>
            <w:tcW w:w="2835" w:type="dxa"/>
            <w:vAlign w:val="center"/>
          </w:tcPr>
          <w:p w14:paraId="18C1F4B0" w14:textId="1DD1D54D" w:rsidR="00B90B9B" w:rsidRPr="00A535FE" w:rsidRDefault="00573B48" w:rsidP="00712261">
            <w:pPr>
              <w:jc w:val="center"/>
              <w:rPr>
                <w:sz w:val="22"/>
                <w:szCs w:val="22"/>
                <w:lang w:val="sr-Cyrl-RS"/>
              </w:rPr>
            </w:pPr>
            <w:r w:rsidRPr="00A535FE">
              <w:rPr>
                <w:sz w:val="22"/>
                <w:szCs w:val="22"/>
                <w:lang w:val="sr-Cyrl-RS"/>
              </w:rPr>
              <w:t>1</w:t>
            </w:r>
            <w:r w:rsidR="00A604D1" w:rsidRPr="00A535FE">
              <w:rPr>
                <w:sz w:val="22"/>
                <w:szCs w:val="22"/>
                <w:lang w:val="sr-Cyrl-RS"/>
              </w:rPr>
              <w:t>5</w:t>
            </w:r>
            <w:r w:rsidRPr="00A535FE">
              <w:rPr>
                <w:sz w:val="22"/>
                <w:szCs w:val="22"/>
                <w:lang w:val="sr-Cyrl-RS"/>
              </w:rPr>
              <w:t>%</w:t>
            </w:r>
          </w:p>
        </w:tc>
        <w:tc>
          <w:tcPr>
            <w:tcW w:w="2835" w:type="dxa"/>
            <w:vAlign w:val="center"/>
          </w:tcPr>
          <w:p w14:paraId="63D4C426" w14:textId="77777777" w:rsidR="00B90B9B" w:rsidRPr="00A535FE" w:rsidRDefault="008F6E7A" w:rsidP="00712261">
            <w:pPr>
              <w:jc w:val="center"/>
              <w:rPr>
                <w:b/>
                <w:bCs/>
                <w:sz w:val="22"/>
                <w:szCs w:val="22"/>
                <w:lang w:val="sr-Cyrl-RS"/>
              </w:rPr>
            </w:pPr>
            <w:r w:rsidRPr="00A535FE">
              <w:rPr>
                <w:b/>
                <w:bCs/>
                <w:sz w:val="22"/>
                <w:szCs w:val="22"/>
                <w:lang w:val="sr-Cyrl-RS"/>
              </w:rPr>
              <w:t>1</w:t>
            </w:r>
            <w:r w:rsidR="001844FB" w:rsidRPr="00A535FE">
              <w:rPr>
                <w:b/>
                <w:bCs/>
                <w:sz w:val="22"/>
                <w:szCs w:val="22"/>
                <w:lang w:val="sr-Cyrl-RS"/>
              </w:rPr>
              <w:t>5</w:t>
            </w:r>
            <w:r w:rsidRPr="00A535FE">
              <w:rPr>
                <w:b/>
                <w:bCs/>
                <w:sz w:val="22"/>
                <w:szCs w:val="22"/>
                <w:lang w:val="sr-Cyrl-RS"/>
              </w:rPr>
              <w:t>%</w:t>
            </w:r>
          </w:p>
        </w:tc>
      </w:tr>
      <w:tr w:rsidR="00B90B9B" w:rsidRPr="00A535FE" w14:paraId="16367220" w14:textId="77777777" w:rsidTr="005B3272">
        <w:trPr>
          <w:trHeight w:val="428"/>
        </w:trPr>
        <w:tc>
          <w:tcPr>
            <w:tcW w:w="3715" w:type="dxa"/>
            <w:vAlign w:val="center"/>
          </w:tcPr>
          <w:p w14:paraId="681A2283" w14:textId="77777777" w:rsidR="00B90B9B" w:rsidRPr="00A535FE" w:rsidRDefault="00B90B9B" w:rsidP="00712261">
            <w:pPr>
              <w:pStyle w:val="NoSpacing"/>
              <w:rPr>
                <w:rFonts w:cs="Arial"/>
                <w:sz w:val="22"/>
                <w:lang w:val="sr-Cyrl-RS"/>
              </w:rPr>
            </w:pPr>
            <w:r w:rsidRPr="00A535FE">
              <w:rPr>
                <w:rFonts w:cs="Arial"/>
                <w:sz w:val="22"/>
                <w:lang w:val="sr-Cyrl-RS"/>
              </w:rPr>
              <w:t>паркирање</w:t>
            </w:r>
          </w:p>
        </w:tc>
        <w:tc>
          <w:tcPr>
            <w:tcW w:w="2835" w:type="dxa"/>
            <w:vAlign w:val="center"/>
          </w:tcPr>
          <w:p w14:paraId="4DAAE337" w14:textId="77777777" w:rsidR="00B90B9B" w:rsidRPr="00A535FE" w:rsidRDefault="00B90B9B" w:rsidP="00712261">
            <w:pPr>
              <w:jc w:val="center"/>
              <w:rPr>
                <w:sz w:val="22"/>
                <w:szCs w:val="22"/>
                <w:lang w:val="sr-Cyrl-CS"/>
              </w:rPr>
            </w:pPr>
            <w:r w:rsidRPr="00A535FE">
              <w:rPr>
                <w:sz w:val="22"/>
                <w:szCs w:val="22"/>
                <w:lang w:val="sr-Cyrl-CS"/>
              </w:rPr>
              <w:t>према нормативу ПГР-а</w:t>
            </w:r>
          </w:p>
        </w:tc>
        <w:tc>
          <w:tcPr>
            <w:tcW w:w="2835" w:type="dxa"/>
            <w:vAlign w:val="center"/>
          </w:tcPr>
          <w:p w14:paraId="2FDB96D7" w14:textId="77777777" w:rsidR="00B90B9B" w:rsidRPr="00A535FE" w:rsidRDefault="00B90B9B" w:rsidP="00712261">
            <w:pPr>
              <w:jc w:val="center"/>
              <w:rPr>
                <w:b/>
                <w:bCs/>
                <w:sz w:val="22"/>
                <w:szCs w:val="22"/>
                <w:lang w:val="sr-Cyrl-RS"/>
              </w:rPr>
            </w:pPr>
            <w:r w:rsidRPr="00A535FE">
              <w:rPr>
                <w:b/>
                <w:bCs/>
                <w:sz w:val="22"/>
                <w:szCs w:val="22"/>
                <w:lang w:val="sr-Cyrl-CS"/>
              </w:rPr>
              <w:t>према нормативу ПГР-а</w:t>
            </w:r>
          </w:p>
        </w:tc>
      </w:tr>
    </w:tbl>
    <w:p w14:paraId="41C4FC0F" w14:textId="77777777" w:rsidR="002F181E" w:rsidRPr="00A535FE" w:rsidRDefault="002F181E" w:rsidP="009B1291">
      <w:pPr>
        <w:autoSpaceDE w:val="0"/>
        <w:autoSpaceDN w:val="0"/>
        <w:adjustRightInd w:val="0"/>
        <w:rPr>
          <w:b/>
          <w:bCs/>
          <w:i/>
          <w:iCs/>
          <w:noProof w:val="0"/>
          <w:sz w:val="24"/>
          <w:szCs w:val="24"/>
          <w:lang w:val="sr-Cyrl-RS"/>
        </w:rPr>
      </w:pPr>
      <w:bookmarkStart w:id="14" w:name="_Hlk94269710"/>
    </w:p>
    <w:p w14:paraId="3D069B66" w14:textId="77777777" w:rsidR="00C12208" w:rsidRPr="00A535FE" w:rsidRDefault="00C12208" w:rsidP="009B1291">
      <w:pPr>
        <w:autoSpaceDE w:val="0"/>
        <w:autoSpaceDN w:val="0"/>
        <w:adjustRightInd w:val="0"/>
        <w:rPr>
          <w:b/>
          <w:bCs/>
          <w:i/>
          <w:iCs/>
          <w:noProof w:val="0"/>
          <w:sz w:val="24"/>
          <w:szCs w:val="24"/>
          <w:lang w:val="sr-Cyrl-RS"/>
        </w:rPr>
      </w:pPr>
    </w:p>
    <w:p w14:paraId="41846AA0" w14:textId="77777777" w:rsidR="000328D4" w:rsidRPr="00A535FE" w:rsidRDefault="000328D4" w:rsidP="009B1291">
      <w:pPr>
        <w:autoSpaceDE w:val="0"/>
        <w:autoSpaceDN w:val="0"/>
        <w:adjustRightInd w:val="0"/>
        <w:rPr>
          <w:b/>
          <w:bCs/>
          <w:i/>
          <w:iCs/>
          <w:noProof w:val="0"/>
          <w:sz w:val="24"/>
          <w:szCs w:val="24"/>
          <w:lang w:val="sr-Cyrl-RS"/>
        </w:rPr>
      </w:pPr>
      <w:r w:rsidRPr="00A535FE">
        <w:rPr>
          <w:b/>
          <w:bCs/>
          <w:i/>
          <w:iCs/>
          <w:noProof w:val="0"/>
          <w:sz w:val="24"/>
          <w:szCs w:val="24"/>
          <w:lang w:val="sr-Cyrl-RS"/>
        </w:rPr>
        <w:t xml:space="preserve">Табела </w:t>
      </w:r>
      <w:r w:rsidR="005F49E4" w:rsidRPr="00A535FE">
        <w:rPr>
          <w:b/>
          <w:bCs/>
          <w:i/>
          <w:iCs/>
          <w:noProof w:val="0"/>
          <w:sz w:val="24"/>
          <w:szCs w:val="24"/>
          <w:lang w:val="sr-Cyrl-RS"/>
        </w:rPr>
        <w:t>3</w:t>
      </w:r>
      <w:r w:rsidR="000B16BC" w:rsidRPr="00A535FE">
        <w:rPr>
          <w:b/>
          <w:bCs/>
          <w:i/>
          <w:iCs/>
          <w:noProof w:val="0"/>
          <w:sz w:val="24"/>
          <w:szCs w:val="24"/>
          <w:lang w:val="sr-Cyrl-RS"/>
        </w:rPr>
        <w:t xml:space="preserve">. </w:t>
      </w:r>
      <w:r w:rsidRPr="00A535FE">
        <w:rPr>
          <w:b/>
          <w:bCs/>
          <w:i/>
          <w:iCs/>
          <w:noProof w:val="0"/>
          <w:sz w:val="24"/>
          <w:szCs w:val="24"/>
          <w:lang w:val="sr-Cyrl-RS"/>
        </w:rPr>
        <w:t xml:space="preserve"> Процењена планирана БРГП</w:t>
      </w:r>
      <w:r w:rsidR="000675AB" w:rsidRPr="00A535FE">
        <w:rPr>
          <w:b/>
          <w:bCs/>
          <w:i/>
          <w:iCs/>
          <w:noProof w:val="0"/>
          <w:sz w:val="24"/>
          <w:szCs w:val="24"/>
          <w:lang w:val="sr-Cyrl-RS"/>
        </w:rPr>
        <w:t xml:space="preserve"> </w:t>
      </w:r>
    </w:p>
    <w:bookmarkEnd w:id="13"/>
    <w:p w14:paraId="0FFB5C69" w14:textId="77777777" w:rsidR="004E043C" w:rsidRPr="00A535FE" w:rsidRDefault="004E043C" w:rsidP="005F49E4">
      <w:pPr>
        <w:autoSpaceDE w:val="0"/>
        <w:autoSpaceDN w:val="0"/>
        <w:adjustRightInd w:val="0"/>
        <w:rPr>
          <w:b/>
          <w:i/>
          <w:iCs/>
          <w:sz w:val="24"/>
          <w:szCs w:val="24"/>
        </w:rPr>
      </w:pPr>
    </w:p>
    <w:tbl>
      <w:tblPr>
        <w:tblpPr w:leftFromText="180" w:rightFromText="180" w:vertAnchor="text" w:tblpX="-10" w:tblpY="1"/>
        <w:tblOverlap w:val="never"/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48"/>
        <w:gridCol w:w="2622"/>
        <w:gridCol w:w="2623"/>
      </w:tblGrid>
      <w:tr w:rsidR="008F6E7A" w:rsidRPr="00A535FE" w14:paraId="01722B77" w14:textId="77777777" w:rsidTr="00712261">
        <w:trPr>
          <w:trHeight w:val="421"/>
        </w:trPr>
        <w:tc>
          <w:tcPr>
            <w:tcW w:w="4248" w:type="dxa"/>
            <w:vAlign w:val="center"/>
          </w:tcPr>
          <w:p w14:paraId="3914EB48" w14:textId="77777777" w:rsidR="008F6E7A" w:rsidRPr="00A535FE" w:rsidRDefault="008F6E7A" w:rsidP="00712261">
            <w:pPr>
              <w:pStyle w:val="NoSpacing"/>
              <w:rPr>
                <w:rFonts w:cs="Arial"/>
                <w:sz w:val="22"/>
                <w:lang w:val="sr-Cyrl-RS"/>
              </w:rPr>
            </w:pPr>
          </w:p>
        </w:tc>
        <w:tc>
          <w:tcPr>
            <w:tcW w:w="2622" w:type="dxa"/>
            <w:vAlign w:val="center"/>
          </w:tcPr>
          <w:p w14:paraId="7292F967" w14:textId="77777777" w:rsidR="008F6E7A" w:rsidRPr="00A535FE" w:rsidRDefault="008F6E7A" w:rsidP="008F6E7A">
            <w:pPr>
              <w:pStyle w:val="NoSpacing"/>
              <w:jc w:val="center"/>
              <w:rPr>
                <w:rFonts w:cs="Arial"/>
                <w:b/>
                <w:bCs/>
                <w:sz w:val="22"/>
                <w:lang w:val="sr-Cyrl-RS"/>
              </w:rPr>
            </w:pPr>
            <w:r w:rsidRPr="00A535FE">
              <w:rPr>
                <w:rFonts w:cs="Arial"/>
                <w:b/>
                <w:bCs/>
                <w:sz w:val="22"/>
                <w:lang w:val="sr-Cyrl-RS"/>
              </w:rPr>
              <w:t>ПОСТОЈЕЋЕ</w:t>
            </w:r>
          </w:p>
          <w:p w14:paraId="0B76D2DE" w14:textId="77777777" w:rsidR="008F6E7A" w:rsidRPr="00A535FE" w:rsidRDefault="008F6E7A" w:rsidP="008F6E7A">
            <w:pPr>
              <w:jc w:val="center"/>
              <w:rPr>
                <w:noProof w:val="0"/>
                <w:sz w:val="22"/>
                <w:szCs w:val="22"/>
                <w:lang w:val="sr-Cyrl-RS"/>
              </w:rPr>
            </w:pPr>
            <w:r w:rsidRPr="00A535FE">
              <w:rPr>
                <w:sz w:val="22"/>
              </w:rPr>
              <w:t>(оријентационо) m</w:t>
            </w:r>
            <w:r w:rsidRPr="00A535FE">
              <w:rPr>
                <w:sz w:val="22"/>
                <w:vertAlign w:val="superscript"/>
              </w:rPr>
              <w:t>2</w:t>
            </w:r>
          </w:p>
        </w:tc>
        <w:tc>
          <w:tcPr>
            <w:tcW w:w="2623" w:type="dxa"/>
            <w:vAlign w:val="center"/>
          </w:tcPr>
          <w:p w14:paraId="6884383B" w14:textId="77777777" w:rsidR="008F6E7A" w:rsidRPr="00A535FE" w:rsidRDefault="008F6E7A" w:rsidP="008F6E7A">
            <w:pPr>
              <w:pStyle w:val="NoSpacing"/>
              <w:jc w:val="center"/>
              <w:rPr>
                <w:rFonts w:cs="Arial"/>
                <w:b/>
                <w:bCs/>
                <w:sz w:val="22"/>
              </w:rPr>
            </w:pPr>
            <w:r w:rsidRPr="00A535FE">
              <w:rPr>
                <w:rFonts w:cs="Arial"/>
                <w:b/>
                <w:bCs/>
                <w:sz w:val="22"/>
              </w:rPr>
              <w:t>УКУПНО ПЛАНИРАНО</w:t>
            </w:r>
          </w:p>
          <w:p w14:paraId="336E285E" w14:textId="77777777" w:rsidR="008F6E7A" w:rsidRPr="00A535FE" w:rsidRDefault="008F6E7A" w:rsidP="008F6E7A">
            <w:pPr>
              <w:pStyle w:val="NoSpacing"/>
              <w:jc w:val="center"/>
              <w:rPr>
                <w:rFonts w:cs="Arial"/>
                <w:sz w:val="22"/>
              </w:rPr>
            </w:pPr>
            <w:r w:rsidRPr="00A535FE">
              <w:rPr>
                <w:rFonts w:cs="Arial"/>
                <w:sz w:val="22"/>
                <w:lang w:val="sr-Cyrl-RS"/>
              </w:rPr>
              <w:t>(постојеће + ново)</w:t>
            </w:r>
            <w:r w:rsidRPr="00A535FE">
              <w:rPr>
                <w:rFonts w:cs="Arial"/>
                <w:sz w:val="22"/>
              </w:rPr>
              <w:t xml:space="preserve"> </w:t>
            </w:r>
          </w:p>
          <w:p w14:paraId="240F7E6F" w14:textId="77777777" w:rsidR="008F6E7A" w:rsidRPr="00A535FE" w:rsidRDefault="008F6E7A" w:rsidP="008F6E7A">
            <w:pPr>
              <w:jc w:val="center"/>
              <w:rPr>
                <w:noProof w:val="0"/>
                <w:sz w:val="22"/>
                <w:szCs w:val="22"/>
                <w:lang w:val="sr-Cyrl-RS"/>
              </w:rPr>
            </w:pPr>
            <w:r w:rsidRPr="00A535FE">
              <w:rPr>
                <w:sz w:val="22"/>
              </w:rPr>
              <w:t>(оријентационо) m</w:t>
            </w:r>
            <w:r w:rsidRPr="00A535FE">
              <w:rPr>
                <w:sz w:val="22"/>
                <w:vertAlign w:val="superscript"/>
              </w:rPr>
              <w:t>2</w:t>
            </w:r>
          </w:p>
        </w:tc>
      </w:tr>
      <w:tr w:rsidR="008F6E7A" w:rsidRPr="00A535FE" w14:paraId="3AD58C71" w14:textId="77777777" w:rsidTr="00712261">
        <w:trPr>
          <w:trHeight w:val="413"/>
        </w:trPr>
        <w:tc>
          <w:tcPr>
            <w:tcW w:w="4248" w:type="dxa"/>
            <w:vAlign w:val="center"/>
          </w:tcPr>
          <w:p w14:paraId="13FA1E1E" w14:textId="77777777" w:rsidR="008F6E7A" w:rsidRPr="00A535FE" w:rsidRDefault="008F6E7A" w:rsidP="00712261">
            <w:pPr>
              <w:pStyle w:val="NoSpacing"/>
              <w:rPr>
                <w:rFonts w:cs="Arial"/>
                <w:sz w:val="22"/>
                <w:lang w:val="sr-Cyrl-RS"/>
              </w:rPr>
            </w:pPr>
            <w:r w:rsidRPr="00A535FE">
              <w:rPr>
                <w:rFonts w:cs="Arial"/>
                <w:sz w:val="22"/>
                <w:lang w:val="sr-Cyrl-RS"/>
              </w:rPr>
              <w:t>површина Плана</w:t>
            </w:r>
          </w:p>
        </w:tc>
        <w:tc>
          <w:tcPr>
            <w:tcW w:w="2622" w:type="dxa"/>
            <w:vAlign w:val="center"/>
          </w:tcPr>
          <w:p w14:paraId="7D622CFA" w14:textId="1AEBBD8C" w:rsidR="008F6E7A" w:rsidRPr="00A535FE" w:rsidRDefault="00A14904" w:rsidP="008F6E7A">
            <w:pPr>
              <w:pStyle w:val="NoSpacing"/>
              <w:jc w:val="center"/>
              <w:rPr>
                <w:rFonts w:cs="Arial"/>
                <w:sz w:val="22"/>
                <w:lang w:val="sr-Cyrl-RS"/>
              </w:rPr>
            </w:pPr>
            <w:r w:rsidRPr="00A535FE">
              <w:rPr>
                <w:rFonts w:cs="Arial"/>
                <w:sz w:val="22"/>
                <w:lang w:val="sr-Cyrl-RS"/>
              </w:rPr>
              <w:t>9.989</w:t>
            </w:r>
          </w:p>
        </w:tc>
        <w:tc>
          <w:tcPr>
            <w:tcW w:w="2623" w:type="dxa"/>
            <w:vAlign w:val="center"/>
          </w:tcPr>
          <w:p w14:paraId="3A64747C" w14:textId="264BAECC" w:rsidR="008F6E7A" w:rsidRPr="00A535FE" w:rsidRDefault="00A14904" w:rsidP="008F6E7A">
            <w:pPr>
              <w:pStyle w:val="NoSpacing"/>
              <w:jc w:val="center"/>
              <w:rPr>
                <w:rFonts w:cs="Arial"/>
                <w:b/>
                <w:bCs/>
                <w:sz w:val="22"/>
                <w:lang w:val="sr-Cyrl-RS"/>
              </w:rPr>
            </w:pPr>
            <w:r w:rsidRPr="00A535FE">
              <w:rPr>
                <w:rFonts w:cs="Arial"/>
                <w:b/>
                <w:bCs/>
                <w:sz w:val="22"/>
                <w:lang w:val="sr-Cyrl-RS"/>
              </w:rPr>
              <w:t>9.989</w:t>
            </w:r>
          </w:p>
        </w:tc>
      </w:tr>
      <w:tr w:rsidR="008F6E7A" w:rsidRPr="00A535FE" w14:paraId="72A23549" w14:textId="77777777" w:rsidTr="00712261">
        <w:trPr>
          <w:trHeight w:val="419"/>
        </w:trPr>
        <w:tc>
          <w:tcPr>
            <w:tcW w:w="4248" w:type="dxa"/>
            <w:vAlign w:val="center"/>
          </w:tcPr>
          <w:p w14:paraId="2D79AB43" w14:textId="77777777" w:rsidR="008F6E7A" w:rsidRPr="00A535FE" w:rsidRDefault="008F6E7A" w:rsidP="00712261">
            <w:pPr>
              <w:pStyle w:val="NoSpacing"/>
              <w:rPr>
                <w:rFonts w:cs="Arial"/>
                <w:sz w:val="22"/>
                <w:lang w:val="sr-Cyrl-RS"/>
              </w:rPr>
            </w:pPr>
            <w:r w:rsidRPr="00A535FE">
              <w:rPr>
                <w:rFonts w:cs="Arial"/>
                <w:sz w:val="22"/>
                <w:lang w:val="sr-Cyrl-RS"/>
              </w:rPr>
              <w:t>БРГП привредне делатности</w:t>
            </w:r>
          </w:p>
        </w:tc>
        <w:tc>
          <w:tcPr>
            <w:tcW w:w="2622" w:type="dxa"/>
            <w:vAlign w:val="center"/>
          </w:tcPr>
          <w:p w14:paraId="2FABE582" w14:textId="77777777" w:rsidR="008F6E7A" w:rsidRPr="00A535FE" w:rsidRDefault="008F6E7A" w:rsidP="008F6E7A">
            <w:pPr>
              <w:jc w:val="center"/>
              <w:rPr>
                <w:noProof w:val="0"/>
                <w:sz w:val="22"/>
                <w:szCs w:val="22"/>
                <w:lang w:val="sr-Cyrl-RS"/>
              </w:rPr>
            </w:pPr>
            <w:r w:rsidRPr="00A535FE">
              <w:rPr>
                <w:bCs/>
                <w:sz w:val="22"/>
                <w:lang w:val="sr-Cyrl-RS"/>
              </w:rPr>
              <w:t>6.624</w:t>
            </w:r>
          </w:p>
        </w:tc>
        <w:tc>
          <w:tcPr>
            <w:tcW w:w="2623" w:type="dxa"/>
            <w:vAlign w:val="center"/>
          </w:tcPr>
          <w:p w14:paraId="70908098" w14:textId="77777777" w:rsidR="008F6E7A" w:rsidRPr="00A535FE" w:rsidRDefault="00D83328" w:rsidP="00D83328">
            <w:pPr>
              <w:jc w:val="center"/>
              <w:rPr>
                <w:b/>
                <w:bCs/>
                <w:noProof w:val="0"/>
                <w:sz w:val="22"/>
                <w:szCs w:val="22"/>
                <w:lang w:val="sr-Cyrl-RS"/>
              </w:rPr>
            </w:pPr>
            <w:r w:rsidRPr="00A535FE">
              <w:rPr>
                <w:b/>
                <w:bCs/>
                <w:noProof w:val="0"/>
                <w:sz w:val="22"/>
                <w:szCs w:val="22"/>
                <w:lang w:val="sr-Cyrl-RS"/>
              </w:rPr>
              <w:t>-</w:t>
            </w:r>
          </w:p>
        </w:tc>
      </w:tr>
      <w:tr w:rsidR="008F6E7A" w:rsidRPr="00A535FE" w14:paraId="729434AA" w14:textId="77777777" w:rsidTr="00712261">
        <w:trPr>
          <w:trHeight w:val="411"/>
        </w:trPr>
        <w:tc>
          <w:tcPr>
            <w:tcW w:w="4248" w:type="dxa"/>
            <w:vAlign w:val="center"/>
          </w:tcPr>
          <w:p w14:paraId="53E32B47" w14:textId="77777777" w:rsidR="008F6E7A" w:rsidRPr="00A535FE" w:rsidRDefault="008F6E7A" w:rsidP="00712261">
            <w:pPr>
              <w:pStyle w:val="NoSpacing"/>
              <w:rPr>
                <w:rFonts w:cs="Arial"/>
                <w:sz w:val="22"/>
                <w:lang w:val="sr-Cyrl-RS"/>
              </w:rPr>
            </w:pPr>
            <w:r w:rsidRPr="00A535FE">
              <w:rPr>
                <w:rFonts w:cs="Arial"/>
                <w:sz w:val="22"/>
              </w:rPr>
              <w:t>БРГП</w:t>
            </w:r>
            <w:r w:rsidRPr="00A535FE">
              <w:rPr>
                <w:rFonts w:cs="Arial"/>
                <w:sz w:val="22"/>
                <w:lang w:val="sr-Cyrl-RS"/>
              </w:rPr>
              <w:t xml:space="preserve"> становања</w:t>
            </w:r>
            <w:r w:rsidR="00601341" w:rsidRPr="00A535FE">
              <w:rPr>
                <w:rFonts w:cs="Arial"/>
                <w:sz w:val="22"/>
                <w:lang w:val="sr-Cyrl-RS"/>
              </w:rPr>
              <w:t xml:space="preserve"> </w:t>
            </w:r>
          </w:p>
        </w:tc>
        <w:tc>
          <w:tcPr>
            <w:tcW w:w="2622" w:type="dxa"/>
            <w:vAlign w:val="center"/>
          </w:tcPr>
          <w:p w14:paraId="4D002313" w14:textId="77777777" w:rsidR="008F6E7A" w:rsidRPr="00A535FE" w:rsidRDefault="00C75B63" w:rsidP="00D83328">
            <w:pPr>
              <w:pStyle w:val="NoSpacing"/>
              <w:jc w:val="center"/>
              <w:rPr>
                <w:rFonts w:cs="Arial"/>
                <w:sz w:val="22"/>
                <w:lang w:val="sr-Cyrl-RS"/>
              </w:rPr>
            </w:pPr>
            <w:r w:rsidRPr="00A535FE">
              <w:rPr>
                <w:rFonts w:cs="Arial"/>
                <w:sz w:val="22"/>
                <w:lang w:val="sr-Cyrl-RS"/>
              </w:rPr>
              <w:t>-</w:t>
            </w:r>
          </w:p>
        </w:tc>
        <w:tc>
          <w:tcPr>
            <w:tcW w:w="2623" w:type="dxa"/>
            <w:vAlign w:val="center"/>
          </w:tcPr>
          <w:p w14:paraId="194E7967" w14:textId="77777777" w:rsidR="008F6E7A" w:rsidRPr="00A535FE" w:rsidRDefault="00601341" w:rsidP="00D83328">
            <w:pPr>
              <w:pStyle w:val="NoSpacing"/>
              <w:jc w:val="center"/>
              <w:rPr>
                <w:rFonts w:cs="Arial"/>
                <w:b/>
                <w:bCs/>
                <w:sz w:val="22"/>
                <w:lang w:val="sr-Cyrl-RS"/>
              </w:rPr>
            </w:pPr>
            <w:r w:rsidRPr="00A535FE">
              <w:rPr>
                <w:rFonts w:cs="Arial"/>
                <w:b/>
                <w:bCs/>
                <w:sz w:val="22"/>
                <w:lang w:val="sr-Cyrl-RS"/>
              </w:rPr>
              <w:t>1</w:t>
            </w:r>
            <w:r w:rsidR="00387180" w:rsidRPr="00A535FE">
              <w:rPr>
                <w:rFonts w:cs="Arial"/>
                <w:b/>
                <w:bCs/>
                <w:sz w:val="22"/>
                <w:lang w:val="sr-Cyrl-RS"/>
              </w:rPr>
              <w:t>6.400</w:t>
            </w:r>
          </w:p>
        </w:tc>
      </w:tr>
      <w:tr w:rsidR="00387180" w:rsidRPr="00A535FE" w14:paraId="75C8D521" w14:textId="77777777" w:rsidTr="00712261">
        <w:trPr>
          <w:trHeight w:val="411"/>
        </w:trPr>
        <w:tc>
          <w:tcPr>
            <w:tcW w:w="4248" w:type="dxa"/>
            <w:vAlign w:val="center"/>
          </w:tcPr>
          <w:p w14:paraId="3AB54C34" w14:textId="77777777" w:rsidR="00387180" w:rsidRPr="00A535FE" w:rsidRDefault="00387180" w:rsidP="00712261">
            <w:pPr>
              <w:pStyle w:val="NoSpacing"/>
              <w:rPr>
                <w:rFonts w:cs="Arial"/>
                <w:sz w:val="22"/>
              </w:rPr>
            </w:pPr>
            <w:r w:rsidRPr="00A535FE">
              <w:rPr>
                <w:rFonts w:cs="Arial"/>
                <w:sz w:val="22"/>
                <w:lang w:val="sr-Cyrl-RS"/>
              </w:rPr>
              <w:t>БРГП комерцијалних садржаја</w:t>
            </w:r>
          </w:p>
        </w:tc>
        <w:tc>
          <w:tcPr>
            <w:tcW w:w="2622" w:type="dxa"/>
            <w:vAlign w:val="center"/>
          </w:tcPr>
          <w:p w14:paraId="583936D7" w14:textId="77777777" w:rsidR="00387180" w:rsidRPr="00A535FE" w:rsidRDefault="00E53736" w:rsidP="00D83328">
            <w:pPr>
              <w:pStyle w:val="NoSpacing"/>
              <w:jc w:val="center"/>
              <w:rPr>
                <w:rFonts w:cs="Arial"/>
                <w:sz w:val="22"/>
                <w:lang w:val="sr-Cyrl-RS"/>
              </w:rPr>
            </w:pPr>
            <w:r w:rsidRPr="00A535FE">
              <w:rPr>
                <w:rFonts w:cs="Arial"/>
                <w:sz w:val="22"/>
                <w:lang w:val="sr-Cyrl-RS"/>
              </w:rPr>
              <w:t>-</w:t>
            </w:r>
          </w:p>
        </w:tc>
        <w:tc>
          <w:tcPr>
            <w:tcW w:w="2623" w:type="dxa"/>
            <w:vAlign w:val="center"/>
          </w:tcPr>
          <w:p w14:paraId="25F9A8AE" w14:textId="77777777" w:rsidR="00387180" w:rsidRPr="00A535FE" w:rsidRDefault="00387180" w:rsidP="00D83328">
            <w:pPr>
              <w:pStyle w:val="NoSpacing"/>
              <w:jc w:val="center"/>
              <w:rPr>
                <w:rFonts w:cs="Arial"/>
                <w:b/>
                <w:bCs/>
                <w:sz w:val="22"/>
                <w:lang w:val="sr-Cyrl-RS"/>
              </w:rPr>
            </w:pPr>
            <w:r w:rsidRPr="00A535FE">
              <w:rPr>
                <w:rFonts w:cs="Arial"/>
                <w:b/>
                <w:bCs/>
                <w:sz w:val="22"/>
                <w:lang w:val="sr-Cyrl-RS"/>
              </w:rPr>
              <w:t>2.600</w:t>
            </w:r>
          </w:p>
        </w:tc>
      </w:tr>
      <w:tr w:rsidR="008F6E7A" w:rsidRPr="00A535FE" w14:paraId="7C76361E" w14:textId="77777777" w:rsidTr="00712261">
        <w:trPr>
          <w:trHeight w:val="417"/>
        </w:trPr>
        <w:tc>
          <w:tcPr>
            <w:tcW w:w="4248" w:type="dxa"/>
            <w:vAlign w:val="center"/>
          </w:tcPr>
          <w:p w14:paraId="34A53C7D" w14:textId="77777777" w:rsidR="008F6E7A" w:rsidRPr="00A535FE" w:rsidRDefault="008F6E7A" w:rsidP="00712261">
            <w:pPr>
              <w:pStyle w:val="NoSpacing"/>
              <w:rPr>
                <w:rFonts w:cs="Arial"/>
                <w:sz w:val="22"/>
                <w:lang w:val="sr-Cyrl-RS"/>
              </w:rPr>
            </w:pPr>
            <w:r w:rsidRPr="00A535FE">
              <w:rPr>
                <w:rFonts w:cs="Arial"/>
                <w:sz w:val="22"/>
                <w:lang w:val="sr-Cyrl-RS"/>
              </w:rPr>
              <w:t>број станова</w:t>
            </w:r>
          </w:p>
        </w:tc>
        <w:tc>
          <w:tcPr>
            <w:tcW w:w="2622" w:type="dxa"/>
            <w:vAlign w:val="center"/>
          </w:tcPr>
          <w:p w14:paraId="420E57A9" w14:textId="77777777" w:rsidR="008F6E7A" w:rsidRPr="00A535FE" w:rsidRDefault="00D83328" w:rsidP="00D83328">
            <w:pPr>
              <w:pStyle w:val="NoSpacing"/>
              <w:jc w:val="center"/>
              <w:rPr>
                <w:rFonts w:cs="Arial"/>
                <w:sz w:val="22"/>
                <w:lang w:val="sr-Cyrl-RS"/>
              </w:rPr>
            </w:pPr>
            <w:r w:rsidRPr="00A535FE">
              <w:rPr>
                <w:rFonts w:cs="Arial"/>
                <w:sz w:val="22"/>
                <w:lang w:val="sr-Cyrl-RS"/>
              </w:rPr>
              <w:t>-</w:t>
            </w:r>
          </w:p>
        </w:tc>
        <w:tc>
          <w:tcPr>
            <w:tcW w:w="2623" w:type="dxa"/>
            <w:vAlign w:val="center"/>
          </w:tcPr>
          <w:p w14:paraId="3B45B67A" w14:textId="44BCF2C6" w:rsidR="008F6E7A" w:rsidRPr="00A535FE" w:rsidRDefault="00FF6CAB" w:rsidP="00D83328">
            <w:pPr>
              <w:pStyle w:val="NoSpacing"/>
              <w:jc w:val="center"/>
              <w:rPr>
                <w:rFonts w:cs="Arial"/>
                <w:b/>
                <w:bCs/>
                <w:sz w:val="22"/>
                <w:lang w:val="sr-Cyrl-RS"/>
              </w:rPr>
            </w:pPr>
            <w:r w:rsidRPr="00A535FE">
              <w:rPr>
                <w:rFonts w:cs="Arial"/>
                <w:b/>
                <w:bCs/>
                <w:sz w:val="22"/>
                <w:lang w:val="sr-Cyrl-RS"/>
              </w:rPr>
              <w:t>2</w:t>
            </w:r>
            <w:r w:rsidR="00326E19" w:rsidRPr="00A535FE">
              <w:rPr>
                <w:rFonts w:cs="Arial"/>
                <w:b/>
                <w:bCs/>
                <w:sz w:val="22"/>
                <w:lang w:val="sr-Cyrl-RS"/>
              </w:rPr>
              <w:t>34</w:t>
            </w:r>
          </w:p>
        </w:tc>
      </w:tr>
      <w:tr w:rsidR="008F6E7A" w:rsidRPr="00A535FE" w14:paraId="4A1E73BA" w14:textId="77777777" w:rsidTr="00712261">
        <w:trPr>
          <w:trHeight w:val="409"/>
        </w:trPr>
        <w:tc>
          <w:tcPr>
            <w:tcW w:w="4248" w:type="dxa"/>
            <w:vAlign w:val="center"/>
          </w:tcPr>
          <w:p w14:paraId="5E0707E5" w14:textId="77777777" w:rsidR="008F6E7A" w:rsidRPr="00A535FE" w:rsidRDefault="008F6E7A" w:rsidP="00712261">
            <w:pPr>
              <w:pStyle w:val="NoSpacing"/>
              <w:rPr>
                <w:rFonts w:cs="Arial"/>
                <w:sz w:val="22"/>
                <w:lang w:val="sr-Cyrl-RS"/>
              </w:rPr>
            </w:pPr>
            <w:r w:rsidRPr="00A535FE">
              <w:rPr>
                <w:rFonts w:cs="Arial"/>
                <w:sz w:val="22"/>
                <w:lang w:val="sr-Cyrl-RS"/>
              </w:rPr>
              <w:t>број становника</w:t>
            </w:r>
          </w:p>
        </w:tc>
        <w:tc>
          <w:tcPr>
            <w:tcW w:w="2622" w:type="dxa"/>
            <w:vAlign w:val="center"/>
          </w:tcPr>
          <w:p w14:paraId="4EC6C4B7" w14:textId="77777777" w:rsidR="008F6E7A" w:rsidRPr="00A535FE" w:rsidRDefault="00D83328" w:rsidP="00D83328">
            <w:pPr>
              <w:pStyle w:val="NoSpacing"/>
              <w:jc w:val="center"/>
              <w:rPr>
                <w:rFonts w:cs="Arial"/>
                <w:sz w:val="22"/>
                <w:lang w:val="sr-Cyrl-RS"/>
              </w:rPr>
            </w:pPr>
            <w:r w:rsidRPr="00A535FE">
              <w:rPr>
                <w:rFonts w:cs="Arial"/>
                <w:sz w:val="22"/>
                <w:lang w:val="sr-Cyrl-RS"/>
              </w:rPr>
              <w:t>-</w:t>
            </w:r>
          </w:p>
        </w:tc>
        <w:tc>
          <w:tcPr>
            <w:tcW w:w="2623" w:type="dxa"/>
            <w:vAlign w:val="center"/>
          </w:tcPr>
          <w:p w14:paraId="3A75893B" w14:textId="371BCE7E" w:rsidR="008F6E7A" w:rsidRPr="00A535FE" w:rsidRDefault="00387180" w:rsidP="00D83328">
            <w:pPr>
              <w:pStyle w:val="NoSpacing"/>
              <w:jc w:val="center"/>
              <w:rPr>
                <w:rFonts w:cs="Arial"/>
                <w:b/>
                <w:bCs/>
                <w:sz w:val="22"/>
                <w:lang w:val="sr-Cyrl-RS"/>
              </w:rPr>
            </w:pPr>
            <w:r w:rsidRPr="00A535FE">
              <w:rPr>
                <w:rFonts w:cs="Arial"/>
                <w:b/>
                <w:bCs/>
                <w:sz w:val="22"/>
                <w:lang w:val="sr-Cyrl-RS"/>
              </w:rPr>
              <w:t>6</w:t>
            </w:r>
            <w:r w:rsidR="00326E19" w:rsidRPr="00A535FE">
              <w:rPr>
                <w:rFonts w:cs="Arial"/>
                <w:b/>
                <w:bCs/>
                <w:sz w:val="22"/>
                <w:lang w:val="sr-Cyrl-RS"/>
              </w:rPr>
              <w:t>75</w:t>
            </w:r>
          </w:p>
        </w:tc>
      </w:tr>
      <w:tr w:rsidR="00387180" w:rsidRPr="00A535FE" w14:paraId="7F2C6D72" w14:textId="77777777" w:rsidTr="00712261">
        <w:trPr>
          <w:trHeight w:val="409"/>
        </w:trPr>
        <w:tc>
          <w:tcPr>
            <w:tcW w:w="4248" w:type="dxa"/>
            <w:vAlign w:val="center"/>
          </w:tcPr>
          <w:p w14:paraId="0D4A7181" w14:textId="77777777" w:rsidR="00387180" w:rsidRPr="00A535FE" w:rsidRDefault="00387180" w:rsidP="00712261">
            <w:pPr>
              <w:pStyle w:val="NoSpacing"/>
              <w:rPr>
                <w:rFonts w:cs="Arial"/>
                <w:sz w:val="22"/>
                <w:lang w:val="sr-Cyrl-RS"/>
              </w:rPr>
            </w:pPr>
            <w:r w:rsidRPr="00A535FE">
              <w:rPr>
                <w:rFonts w:cs="Arial"/>
                <w:sz w:val="22"/>
                <w:lang w:val="sr-Cyrl-RS"/>
              </w:rPr>
              <w:t>број запослених</w:t>
            </w:r>
          </w:p>
        </w:tc>
        <w:tc>
          <w:tcPr>
            <w:tcW w:w="2622" w:type="dxa"/>
            <w:vAlign w:val="center"/>
          </w:tcPr>
          <w:p w14:paraId="7BF1078D" w14:textId="77777777" w:rsidR="00387180" w:rsidRPr="00A535FE" w:rsidRDefault="00E53736" w:rsidP="00D83328">
            <w:pPr>
              <w:pStyle w:val="NoSpacing"/>
              <w:jc w:val="center"/>
              <w:rPr>
                <w:rFonts w:cs="Arial"/>
                <w:sz w:val="22"/>
                <w:lang w:val="sr-Cyrl-RS"/>
              </w:rPr>
            </w:pPr>
            <w:r w:rsidRPr="00A535FE">
              <w:rPr>
                <w:rFonts w:cs="Arial"/>
                <w:sz w:val="22"/>
                <w:lang w:val="sr-Cyrl-RS"/>
              </w:rPr>
              <w:t>-</w:t>
            </w:r>
          </w:p>
        </w:tc>
        <w:tc>
          <w:tcPr>
            <w:tcW w:w="2623" w:type="dxa"/>
            <w:vAlign w:val="center"/>
          </w:tcPr>
          <w:p w14:paraId="68BB9412" w14:textId="77777777" w:rsidR="00387180" w:rsidRPr="00A535FE" w:rsidRDefault="00387180" w:rsidP="00D83328">
            <w:pPr>
              <w:pStyle w:val="NoSpacing"/>
              <w:jc w:val="center"/>
              <w:rPr>
                <w:rFonts w:cs="Arial"/>
                <w:b/>
                <w:bCs/>
                <w:sz w:val="22"/>
                <w:lang w:val="sr-Cyrl-RS"/>
              </w:rPr>
            </w:pPr>
            <w:r w:rsidRPr="00A535FE">
              <w:rPr>
                <w:rFonts w:cs="Arial"/>
                <w:b/>
                <w:bCs/>
                <w:sz w:val="22"/>
                <w:lang w:val="sr-Cyrl-RS"/>
              </w:rPr>
              <w:t>32</w:t>
            </w:r>
          </w:p>
        </w:tc>
      </w:tr>
    </w:tbl>
    <w:p w14:paraId="666FB8BB" w14:textId="77777777" w:rsidR="00B20673" w:rsidRPr="00A535FE" w:rsidRDefault="00B20673" w:rsidP="00AC311A">
      <w:pPr>
        <w:pStyle w:val="NoSpacing"/>
        <w:rPr>
          <w:rFonts w:cs="Arial"/>
          <w:b/>
          <w:bCs/>
          <w:i/>
          <w:iCs/>
          <w:szCs w:val="24"/>
        </w:rPr>
      </w:pPr>
      <w:bookmarkStart w:id="15" w:name="_Hlk94268586"/>
    </w:p>
    <w:p w14:paraId="670EC3C2" w14:textId="77777777" w:rsidR="00B20673" w:rsidRPr="00A535FE" w:rsidRDefault="00B20673" w:rsidP="00AC311A">
      <w:pPr>
        <w:pStyle w:val="NoSpacing"/>
        <w:rPr>
          <w:rFonts w:cs="Arial"/>
          <w:b/>
          <w:bCs/>
          <w:i/>
          <w:iCs/>
          <w:szCs w:val="24"/>
        </w:rPr>
      </w:pPr>
    </w:p>
    <w:p w14:paraId="3C78E3E9" w14:textId="45E47B99" w:rsidR="00AC311A" w:rsidRPr="00A535FE" w:rsidRDefault="00AC311A" w:rsidP="00AC311A">
      <w:pPr>
        <w:pStyle w:val="NoSpacing"/>
        <w:rPr>
          <w:rFonts w:cs="Arial"/>
          <w:b/>
          <w:bCs/>
          <w:i/>
          <w:iCs/>
          <w:szCs w:val="24"/>
          <w:lang w:val="sr-Cyrl-RS"/>
        </w:rPr>
      </w:pPr>
      <w:proofErr w:type="spellStart"/>
      <w:r w:rsidRPr="00A535FE">
        <w:rPr>
          <w:rFonts w:cs="Arial"/>
          <w:b/>
          <w:bCs/>
          <w:i/>
          <w:iCs/>
          <w:szCs w:val="24"/>
        </w:rPr>
        <w:t>Табела</w:t>
      </w:r>
      <w:proofErr w:type="spellEnd"/>
      <w:r w:rsidRPr="00A535FE">
        <w:rPr>
          <w:rFonts w:cs="Arial"/>
          <w:b/>
          <w:bCs/>
          <w:i/>
          <w:iCs/>
          <w:szCs w:val="24"/>
        </w:rPr>
        <w:t xml:space="preserve"> </w:t>
      </w:r>
      <w:r w:rsidR="00226865" w:rsidRPr="00A535FE">
        <w:rPr>
          <w:rFonts w:cs="Arial"/>
          <w:b/>
          <w:bCs/>
          <w:i/>
          <w:iCs/>
          <w:szCs w:val="24"/>
          <w:lang w:val="sr-Cyrl-RS"/>
        </w:rPr>
        <w:t>4</w:t>
      </w:r>
      <w:r w:rsidRPr="00A535FE">
        <w:rPr>
          <w:rFonts w:cs="Arial"/>
          <w:b/>
          <w:bCs/>
          <w:i/>
          <w:iCs/>
          <w:szCs w:val="24"/>
          <w:lang w:val="sr-Cyrl-RS"/>
        </w:rPr>
        <w:t xml:space="preserve">. </w:t>
      </w:r>
      <w:r w:rsidRPr="00A535FE">
        <w:rPr>
          <w:rFonts w:cs="Arial"/>
          <w:b/>
          <w:bCs/>
          <w:i/>
          <w:iCs/>
          <w:szCs w:val="24"/>
        </w:rPr>
        <w:t xml:space="preserve"> </w:t>
      </w:r>
      <w:proofErr w:type="spellStart"/>
      <w:r w:rsidRPr="00A535FE">
        <w:rPr>
          <w:rFonts w:cs="Arial"/>
          <w:b/>
          <w:bCs/>
          <w:i/>
          <w:iCs/>
          <w:szCs w:val="24"/>
        </w:rPr>
        <w:t>Укупно</w:t>
      </w:r>
      <w:proofErr w:type="spellEnd"/>
      <w:r w:rsidRPr="00A535FE">
        <w:rPr>
          <w:rFonts w:cs="Arial"/>
          <w:b/>
          <w:bCs/>
          <w:i/>
          <w:iCs/>
          <w:szCs w:val="24"/>
        </w:rPr>
        <w:t xml:space="preserve"> </w:t>
      </w:r>
      <w:proofErr w:type="spellStart"/>
      <w:r w:rsidRPr="00A535FE">
        <w:rPr>
          <w:rFonts w:cs="Arial"/>
          <w:b/>
          <w:bCs/>
          <w:i/>
          <w:iCs/>
          <w:szCs w:val="24"/>
        </w:rPr>
        <w:t>процењени</w:t>
      </w:r>
      <w:proofErr w:type="spellEnd"/>
      <w:r w:rsidRPr="00A535FE">
        <w:rPr>
          <w:rFonts w:cs="Arial"/>
          <w:b/>
          <w:bCs/>
          <w:i/>
          <w:iCs/>
          <w:szCs w:val="24"/>
        </w:rPr>
        <w:t xml:space="preserve"> </w:t>
      </w:r>
      <w:proofErr w:type="spellStart"/>
      <w:r w:rsidRPr="00A535FE">
        <w:rPr>
          <w:rFonts w:cs="Arial"/>
          <w:b/>
          <w:bCs/>
          <w:i/>
          <w:iCs/>
          <w:szCs w:val="24"/>
        </w:rPr>
        <w:t>капацитети</w:t>
      </w:r>
      <w:proofErr w:type="spellEnd"/>
      <w:r w:rsidRPr="00A535FE">
        <w:rPr>
          <w:rFonts w:cs="Arial"/>
          <w:b/>
          <w:bCs/>
          <w:i/>
          <w:iCs/>
          <w:szCs w:val="24"/>
        </w:rPr>
        <w:t xml:space="preserve"> </w:t>
      </w:r>
      <w:proofErr w:type="spellStart"/>
      <w:r w:rsidRPr="00A535FE">
        <w:rPr>
          <w:rFonts w:cs="Arial"/>
          <w:b/>
          <w:bCs/>
          <w:i/>
          <w:iCs/>
          <w:szCs w:val="24"/>
        </w:rPr>
        <w:t>инфраструктуре</w:t>
      </w:r>
      <w:proofErr w:type="spellEnd"/>
      <w:r w:rsidRPr="00A535FE">
        <w:rPr>
          <w:rFonts w:cs="Arial"/>
          <w:b/>
          <w:bCs/>
          <w:i/>
          <w:iCs/>
          <w:szCs w:val="24"/>
        </w:rPr>
        <w:t xml:space="preserve"> (</w:t>
      </w:r>
      <w:proofErr w:type="spellStart"/>
      <w:r w:rsidRPr="00A535FE">
        <w:rPr>
          <w:rFonts w:cs="Arial"/>
          <w:b/>
          <w:bCs/>
          <w:i/>
          <w:iCs/>
          <w:szCs w:val="24"/>
        </w:rPr>
        <w:t>оријентационо</w:t>
      </w:r>
      <w:proofErr w:type="spellEnd"/>
      <w:r w:rsidRPr="00A535FE">
        <w:rPr>
          <w:rFonts w:cs="Arial"/>
          <w:b/>
          <w:bCs/>
          <w:i/>
          <w:iCs/>
          <w:szCs w:val="24"/>
        </w:rPr>
        <w:t>)</w:t>
      </w:r>
      <w:r w:rsidR="004A5DF3" w:rsidRPr="00A535FE">
        <w:rPr>
          <w:rFonts w:cs="Arial"/>
          <w:b/>
          <w:bCs/>
          <w:i/>
          <w:iCs/>
          <w:szCs w:val="24"/>
          <w:lang w:val="sr-Cyrl-RS"/>
        </w:rPr>
        <w:t xml:space="preserve">у току </w:t>
      </w:r>
    </w:p>
    <w:p w14:paraId="04CC33D8" w14:textId="77777777" w:rsidR="00C12759" w:rsidRPr="00A535FE" w:rsidRDefault="00C12759" w:rsidP="00C12759"/>
    <w:tbl>
      <w:tblPr>
        <w:tblpPr w:leftFromText="180" w:rightFromText="180" w:vertAnchor="text" w:tblpX="-10" w:tblpY="1"/>
        <w:tblOverlap w:val="never"/>
        <w:tblW w:w="89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48"/>
        <w:gridCol w:w="4678"/>
      </w:tblGrid>
      <w:tr w:rsidR="00C01EB3" w:rsidRPr="00A535FE" w14:paraId="6069F34B" w14:textId="77777777" w:rsidTr="00F32F62">
        <w:trPr>
          <w:trHeight w:val="421"/>
        </w:trPr>
        <w:tc>
          <w:tcPr>
            <w:tcW w:w="4248" w:type="dxa"/>
            <w:vAlign w:val="center"/>
          </w:tcPr>
          <w:p w14:paraId="28EDA2E9" w14:textId="77777777" w:rsidR="00C01EB3" w:rsidRPr="00A535FE" w:rsidRDefault="00C01EB3" w:rsidP="00F32F62">
            <w:pPr>
              <w:pStyle w:val="NoSpacing"/>
              <w:rPr>
                <w:rFonts w:cs="Arial"/>
                <w:sz w:val="22"/>
                <w:lang w:val="sr-Cyrl-RS"/>
              </w:rPr>
            </w:pPr>
          </w:p>
        </w:tc>
        <w:tc>
          <w:tcPr>
            <w:tcW w:w="4678" w:type="dxa"/>
            <w:vAlign w:val="center"/>
          </w:tcPr>
          <w:p w14:paraId="3F8F9C63" w14:textId="77777777" w:rsidR="00F32F62" w:rsidRPr="00A535FE" w:rsidRDefault="00CC7E7F" w:rsidP="00F32F62">
            <w:pPr>
              <w:jc w:val="center"/>
              <w:rPr>
                <w:b/>
                <w:bCs/>
                <w:noProof w:val="0"/>
                <w:sz w:val="22"/>
                <w:szCs w:val="22"/>
                <w:lang w:val="sr-Cyrl-RS"/>
              </w:rPr>
            </w:pPr>
            <w:r w:rsidRPr="00A535FE">
              <w:rPr>
                <w:b/>
                <w:bCs/>
                <w:noProof w:val="0"/>
                <w:sz w:val="22"/>
                <w:szCs w:val="22"/>
                <w:lang w:val="sr-Cyrl-RS"/>
              </w:rPr>
              <w:t>капацитети инфраструктуре</w:t>
            </w:r>
          </w:p>
          <w:p w14:paraId="036F5058" w14:textId="77777777" w:rsidR="00CC7E7F" w:rsidRPr="00A535FE" w:rsidRDefault="00F32F62" w:rsidP="00F32F62">
            <w:pPr>
              <w:jc w:val="center"/>
              <w:rPr>
                <w:noProof w:val="0"/>
                <w:sz w:val="22"/>
                <w:szCs w:val="22"/>
                <w:lang w:val="sr-Cyrl-RS"/>
              </w:rPr>
            </w:pPr>
            <w:r w:rsidRPr="00A535FE">
              <w:rPr>
                <w:b/>
                <w:bCs/>
                <w:noProof w:val="0"/>
                <w:sz w:val="22"/>
                <w:szCs w:val="22"/>
                <w:lang w:val="sr-Cyrl-RS"/>
              </w:rPr>
              <w:t>(</w:t>
            </w:r>
            <w:r w:rsidR="00CC7E7F" w:rsidRPr="00A535FE">
              <w:rPr>
                <w:b/>
                <w:bCs/>
                <w:noProof w:val="0"/>
                <w:sz w:val="22"/>
                <w:szCs w:val="22"/>
                <w:lang w:val="sr-Cyrl-RS"/>
              </w:rPr>
              <w:t>орјентационо)</w:t>
            </w:r>
          </w:p>
        </w:tc>
      </w:tr>
      <w:tr w:rsidR="00CC7E7F" w:rsidRPr="00A535FE" w14:paraId="76CD6C6B" w14:textId="77777777" w:rsidTr="00F32F62">
        <w:trPr>
          <w:trHeight w:val="413"/>
        </w:trPr>
        <w:tc>
          <w:tcPr>
            <w:tcW w:w="4248" w:type="dxa"/>
            <w:vAlign w:val="center"/>
          </w:tcPr>
          <w:p w14:paraId="5BA76E58" w14:textId="77777777" w:rsidR="00CC7E7F" w:rsidRPr="00A535FE" w:rsidRDefault="00CC7E7F" w:rsidP="00F32F62">
            <w:pPr>
              <w:pStyle w:val="NoSpacing"/>
              <w:rPr>
                <w:rFonts w:cs="Arial"/>
                <w:sz w:val="22"/>
                <w:lang w:val="sr-Cyrl-RS"/>
              </w:rPr>
            </w:pPr>
            <w:r w:rsidRPr="00A535FE">
              <w:rPr>
                <w:rFonts w:cs="Arial"/>
                <w:sz w:val="22"/>
                <w:lang w:val="sr-Cyrl-RS"/>
              </w:rPr>
              <w:t>апроксимативна једновремена снага</w:t>
            </w:r>
          </w:p>
        </w:tc>
        <w:tc>
          <w:tcPr>
            <w:tcW w:w="4678" w:type="dxa"/>
            <w:vAlign w:val="center"/>
          </w:tcPr>
          <w:p w14:paraId="4141079A" w14:textId="77777777" w:rsidR="00CC7E7F" w:rsidRPr="00A535FE" w:rsidRDefault="00F32F62" w:rsidP="00F32F62">
            <w:pPr>
              <w:pStyle w:val="NoSpacing"/>
              <w:jc w:val="center"/>
              <w:rPr>
                <w:rFonts w:cs="Arial"/>
                <w:b/>
                <w:bCs/>
                <w:sz w:val="22"/>
                <w:lang w:val="sr-Cyrl-RS"/>
              </w:rPr>
            </w:pPr>
            <w:proofErr w:type="spellStart"/>
            <w:r w:rsidRPr="00A535FE">
              <w:rPr>
                <w:b/>
                <w:bCs/>
                <w:sz w:val="22"/>
              </w:rPr>
              <w:t>Pj</w:t>
            </w:r>
            <w:proofErr w:type="spellEnd"/>
            <w:r w:rsidRPr="00A535FE">
              <w:rPr>
                <w:b/>
                <w:bCs/>
                <w:sz w:val="22"/>
              </w:rPr>
              <w:t>=905 kW</w:t>
            </w:r>
          </w:p>
        </w:tc>
      </w:tr>
      <w:tr w:rsidR="00CC7E7F" w:rsidRPr="00A535FE" w14:paraId="080BCDF2" w14:textId="77777777" w:rsidTr="00F32F62">
        <w:trPr>
          <w:trHeight w:val="419"/>
        </w:trPr>
        <w:tc>
          <w:tcPr>
            <w:tcW w:w="4248" w:type="dxa"/>
            <w:vAlign w:val="center"/>
          </w:tcPr>
          <w:p w14:paraId="41C53E08" w14:textId="77777777" w:rsidR="00CC7E7F" w:rsidRPr="00A535FE" w:rsidRDefault="00CC7E7F" w:rsidP="00F32F62">
            <w:pPr>
              <w:pStyle w:val="NoSpacing"/>
              <w:rPr>
                <w:rFonts w:cs="Arial"/>
                <w:sz w:val="22"/>
                <w:lang w:val="sr-Cyrl-RS"/>
              </w:rPr>
            </w:pPr>
            <w:r w:rsidRPr="00A535FE">
              <w:rPr>
                <w:rFonts w:cs="Arial"/>
                <w:sz w:val="22"/>
                <w:lang w:val="sr-Cyrl-RS"/>
              </w:rPr>
              <w:t>планирани вид грејања</w:t>
            </w:r>
          </w:p>
        </w:tc>
        <w:tc>
          <w:tcPr>
            <w:tcW w:w="4678" w:type="dxa"/>
            <w:vAlign w:val="center"/>
          </w:tcPr>
          <w:p w14:paraId="46E987CE" w14:textId="77777777" w:rsidR="00CC7E7F" w:rsidRPr="00A535FE" w:rsidRDefault="00F32F62" w:rsidP="00F32F62">
            <w:pPr>
              <w:jc w:val="center"/>
              <w:rPr>
                <w:b/>
                <w:bCs/>
                <w:noProof w:val="0"/>
                <w:sz w:val="22"/>
                <w:szCs w:val="22"/>
                <w:lang w:val="sr-Cyrl-RS"/>
              </w:rPr>
            </w:pPr>
            <w:r w:rsidRPr="00A535FE">
              <w:rPr>
                <w:b/>
                <w:bCs/>
                <w:noProof w:val="0"/>
                <w:sz w:val="22"/>
                <w:szCs w:val="22"/>
                <w:lang w:val="sr-Cyrl-RS"/>
              </w:rPr>
              <w:t>д</w:t>
            </w:r>
            <w:proofErr w:type="spellStart"/>
            <w:r w:rsidRPr="00A535FE">
              <w:rPr>
                <w:b/>
                <w:bCs/>
                <w:noProof w:val="0"/>
                <w:sz w:val="22"/>
                <w:szCs w:val="22"/>
              </w:rPr>
              <w:t>аљинско</w:t>
            </w:r>
            <w:proofErr w:type="spellEnd"/>
            <w:r w:rsidRPr="00A535FE">
              <w:rPr>
                <w:b/>
                <w:bCs/>
                <w:noProof w:val="0"/>
                <w:sz w:val="22"/>
                <w:szCs w:val="22"/>
              </w:rPr>
              <w:t xml:space="preserve"> </w:t>
            </w:r>
            <w:proofErr w:type="spellStart"/>
            <w:r w:rsidRPr="00A535FE">
              <w:rPr>
                <w:b/>
                <w:bCs/>
                <w:noProof w:val="0"/>
                <w:sz w:val="22"/>
                <w:szCs w:val="22"/>
              </w:rPr>
              <w:t>грејање</w:t>
            </w:r>
            <w:proofErr w:type="spellEnd"/>
          </w:p>
        </w:tc>
      </w:tr>
      <w:tr w:rsidR="00CC7E7F" w:rsidRPr="00A535FE" w14:paraId="56B521C2" w14:textId="77777777" w:rsidTr="00F32F62">
        <w:trPr>
          <w:trHeight w:val="411"/>
        </w:trPr>
        <w:tc>
          <w:tcPr>
            <w:tcW w:w="4248" w:type="dxa"/>
            <w:vAlign w:val="center"/>
          </w:tcPr>
          <w:p w14:paraId="47E863CD" w14:textId="77777777" w:rsidR="00CC7E7F" w:rsidRPr="00A535FE" w:rsidRDefault="00CC7E7F" w:rsidP="00F32F62">
            <w:pPr>
              <w:pStyle w:val="NoSpacing"/>
              <w:rPr>
                <w:rFonts w:cs="Arial"/>
                <w:sz w:val="22"/>
                <w:lang w:val="sr-Cyrl-RS"/>
              </w:rPr>
            </w:pPr>
            <w:r w:rsidRPr="00A535FE">
              <w:rPr>
                <w:rFonts w:cs="Arial"/>
                <w:sz w:val="22"/>
                <w:lang w:val="sr-Cyrl-RS"/>
              </w:rPr>
              <w:t>број телефонских прикључака</w:t>
            </w:r>
          </w:p>
        </w:tc>
        <w:tc>
          <w:tcPr>
            <w:tcW w:w="4678" w:type="dxa"/>
            <w:vAlign w:val="center"/>
          </w:tcPr>
          <w:p w14:paraId="394993BA" w14:textId="77777777" w:rsidR="00CC7E7F" w:rsidRPr="00A535FE" w:rsidRDefault="00F32F62" w:rsidP="00F32F62">
            <w:pPr>
              <w:pStyle w:val="NoSpacing"/>
              <w:jc w:val="center"/>
              <w:rPr>
                <w:rFonts w:cs="Arial"/>
                <w:b/>
                <w:bCs/>
                <w:sz w:val="22"/>
                <w:lang w:val="sr-Latn-RS"/>
              </w:rPr>
            </w:pPr>
            <w:r w:rsidRPr="00A535FE">
              <w:rPr>
                <w:rFonts w:cs="Arial"/>
                <w:b/>
                <w:bCs/>
                <w:sz w:val="22"/>
                <w:lang w:val="sr-Latn-RS"/>
              </w:rPr>
              <w:t>290</w:t>
            </w:r>
          </w:p>
        </w:tc>
      </w:tr>
      <w:tr w:rsidR="00CC7E7F" w:rsidRPr="00A535FE" w14:paraId="66F18960" w14:textId="77777777" w:rsidTr="00F32F62">
        <w:trPr>
          <w:trHeight w:val="417"/>
        </w:trPr>
        <w:tc>
          <w:tcPr>
            <w:tcW w:w="4248" w:type="dxa"/>
            <w:vAlign w:val="center"/>
          </w:tcPr>
          <w:p w14:paraId="7DDCEB7C" w14:textId="77777777" w:rsidR="00CC7E7F" w:rsidRPr="00A535FE" w:rsidRDefault="00CC7E7F" w:rsidP="00F32F62">
            <w:pPr>
              <w:pStyle w:val="NoSpacing"/>
              <w:rPr>
                <w:rFonts w:cs="Arial"/>
                <w:sz w:val="22"/>
                <w:lang w:val="sr-Cyrl-RS"/>
              </w:rPr>
            </w:pPr>
            <w:r w:rsidRPr="00A535FE">
              <w:rPr>
                <w:rFonts w:cs="Arial"/>
                <w:sz w:val="22"/>
                <w:lang w:val="sr-Cyrl-RS"/>
              </w:rPr>
              <w:t>средња дневна потрошња воде</w:t>
            </w:r>
          </w:p>
        </w:tc>
        <w:tc>
          <w:tcPr>
            <w:tcW w:w="4678" w:type="dxa"/>
            <w:vAlign w:val="center"/>
          </w:tcPr>
          <w:p w14:paraId="1F42F659" w14:textId="77777777" w:rsidR="00CC7E7F" w:rsidRPr="00A535FE" w:rsidRDefault="00F32F62" w:rsidP="00F32F62">
            <w:pPr>
              <w:pStyle w:val="NoSpacing"/>
              <w:jc w:val="center"/>
              <w:rPr>
                <w:rFonts w:cs="Arial"/>
                <w:b/>
                <w:bCs/>
                <w:sz w:val="22"/>
                <w:lang w:val="sr-Cyrl-RS"/>
              </w:rPr>
            </w:pPr>
            <w:proofErr w:type="spellStart"/>
            <w:proofErr w:type="gramStart"/>
            <w:r w:rsidRPr="00A535FE">
              <w:rPr>
                <w:b/>
                <w:bCs/>
                <w:sz w:val="22"/>
              </w:rPr>
              <w:t>Qsr,dn</w:t>
            </w:r>
            <w:proofErr w:type="spellEnd"/>
            <w:proofErr w:type="gramEnd"/>
            <w:r w:rsidRPr="00A535FE">
              <w:rPr>
                <w:b/>
                <w:bCs/>
                <w:sz w:val="22"/>
              </w:rPr>
              <w:t>=10,5 l/s</w:t>
            </w:r>
          </w:p>
        </w:tc>
      </w:tr>
      <w:tr w:rsidR="00CC7E7F" w:rsidRPr="00A535FE" w14:paraId="7B27557B" w14:textId="77777777" w:rsidTr="00F32F62">
        <w:trPr>
          <w:trHeight w:val="409"/>
        </w:trPr>
        <w:tc>
          <w:tcPr>
            <w:tcW w:w="4248" w:type="dxa"/>
            <w:vAlign w:val="center"/>
          </w:tcPr>
          <w:p w14:paraId="5B3007EF" w14:textId="77777777" w:rsidR="00CC7E7F" w:rsidRPr="00A535FE" w:rsidRDefault="00CC7E7F" w:rsidP="00F32F62">
            <w:pPr>
              <w:pStyle w:val="NoSpacing"/>
              <w:rPr>
                <w:rFonts w:cs="Arial"/>
                <w:sz w:val="22"/>
                <w:lang w:val="sr-Cyrl-RS"/>
              </w:rPr>
            </w:pPr>
            <w:r w:rsidRPr="00A535FE">
              <w:rPr>
                <w:rFonts w:cs="Arial"/>
                <w:sz w:val="22"/>
                <w:lang w:val="sr-Cyrl-RS"/>
              </w:rPr>
              <w:t>противпожарна заштита</w:t>
            </w:r>
          </w:p>
        </w:tc>
        <w:tc>
          <w:tcPr>
            <w:tcW w:w="4678" w:type="dxa"/>
            <w:vAlign w:val="center"/>
          </w:tcPr>
          <w:p w14:paraId="5CAD306B" w14:textId="77777777" w:rsidR="00CC7E7F" w:rsidRPr="00A535FE" w:rsidRDefault="00F32F62" w:rsidP="00F32F62">
            <w:pPr>
              <w:autoSpaceDE w:val="0"/>
              <w:autoSpaceDN w:val="0"/>
              <w:adjustRightInd w:val="0"/>
              <w:jc w:val="center"/>
              <w:rPr>
                <w:b/>
                <w:bCs/>
                <w:noProof w:val="0"/>
                <w:sz w:val="22"/>
                <w:szCs w:val="22"/>
              </w:rPr>
            </w:pPr>
            <w:r w:rsidRPr="00A535FE">
              <w:rPr>
                <w:b/>
                <w:bCs/>
                <w:noProof w:val="0"/>
                <w:sz w:val="22"/>
                <w:szCs w:val="22"/>
              </w:rPr>
              <w:t>10 l/s</w:t>
            </w:r>
          </w:p>
        </w:tc>
      </w:tr>
      <w:bookmarkEnd w:id="14"/>
      <w:bookmarkEnd w:id="15"/>
    </w:tbl>
    <w:p w14:paraId="2F073D01" w14:textId="77777777" w:rsidR="00CC7E7F" w:rsidRPr="00A535FE" w:rsidRDefault="00CC7E7F" w:rsidP="00AC311A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43BC29CD" w14:textId="77777777" w:rsidR="00F32F62" w:rsidRPr="00A535FE" w:rsidRDefault="00F32F62" w:rsidP="00AC311A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249C8088" w14:textId="77777777" w:rsidR="00F32F62" w:rsidRPr="00A535FE" w:rsidRDefault="00F32F62" w:rsidP="00AC311A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22FB99D4" w14:textId="77777777" w:rsidR="00F32F62" w:rsidRPr="00A535FE" w:rsidRDefault="00F32F62" w:rsidP="00AC311A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29492B3D" w14:textId="77777777" w:rsidR="00F32F62" w:rsidRPr="00A535FE" w:rsidRDefault="00F32F62" w:rsidP="00AC311A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770C991A" w14:textId="77777777" w:rsidR="00F32F62" w:rsidRPr="00A535FE" w:rsidRDefault="00F32F62" w:rsidP="00AC311A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395A6166" w14:textId="77777777" w:rsidR="00F32F62" w:rsidRPr="00A535FE" w:rsidRDefault="00F32F62" w:rsidP="00AC311A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5B574FB5" w14:textId="77777777" w:rsidR="00F32F62" w:rsidRPr="00A535FE" w:rsidRDefault="00F32F62" w:rsidP="00AC311A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3F99C1CC" w14:textId="77777777" w:rsidR="00F32F62" w:rsidRPr="00A535FE" w:rsidRDefault="00F32F62" w:rsidP="00AC311A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2BE3197B" w14:textId="77777777" w:rsidR="000061DD" w:rsidRDefault="000061DD" w:rsidP="006311D8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29A903F4" w14:textId="2345127D" w:rsidR="00A60A7F" w:rsidRPr="00A535FE" w:rsidRDefault="00AC311A" w:rsidP="006311D8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A535FE">
        <w:rPr>
          <w:sz w:val="24"/>
          <w:szCs w:val="24"/>
        </w:rPr>
        <w:lastRenderedPageBreak/>
        <w:t xml:space="preserve">У фази израде Нацрта плана и након остварене сарадње са свим надлежним институцијама биће прецизно дефинисани биланси планираних површина, урбанистички параметри, као и планирани капацитети изградње. </w:t>
      </w:r>
    </w:p>
    <w:p w14:paraId="54097437" w14:textId="77777777" w:rsidR="00E109C4" w:rsidRPr="00A535FE" w:rsidRDefault="00E109C4" w:rsidP="00456B7B">
      <w:pPr>
        <w:jc w:val="both"/>
        <w:rPr>
          <w:b/>
          <w:bCs/>
          <w:noProof w:val="0"/>
          <w:sz w:val="24"/>
          <w:szCs w:val="24"/>
          <w:lang w:val="sr-Cyrl-RS"/>
        </w:rPr>
      </w:pPr>
    </w:p>
    <w:p w14:paraId="09BC5440" w14:textId="77777777" w:rsidR="00E109C4" w:rsidRPr="00A535FE" w:rsidRDefault="00E109C4" w:rsidP="00456B7B">
      <w:pPr>
        <w:jc w:val="both"/>
        <w:rPr>
          <w:b/>
          <w:bCs/>
          <w:noProof w:val="0"/>
          <w:sz w:val="24"/>
          <w:szCs w:val="24"/>
          <w:lang w:val="sr-Cyrl-RS"/>
        </w:rPr>
      </w:pPr>
    </w:p>
    <w:p w14:paraId="18F8CECE" w14:textId="77777777" w:rsidR="00C12208" w:rsidRPr="00A535FE" w:rsidRDefault="00C12208" w:rsidP="00456B7B">
      <w:pPr>
        <w:jc w:val="both"/>
        <w:rPr>
          <w:b/>
          <w:bCs/>
          <w:noProof w:val="0"/>
          <w:sz w:val="24"/>
          <w:szCs w:val="24"/>
          <w:lang w:val="sr-Cyrl-RS"/>
        </w:rPr>
      </w:pPr>
      <w:bookmarkStart w:id="16" w:name="_GoBack"/>
      <w:bookmarkEnd w:id="16"/>
    </w:p>
    <w:p w14:paraId="1C22671E" w14:textId="77777777" w:rsidR="006311D8" w:rsidRPr="00A535FE" w:rsidRDefault="00573B48" w:rsidP="00456B7B">
      <w:pPr>
        <w:jc w:val="both"/>
        <w:rPr>
          <w:b/>
          <w:bCs/>
          <w:noProof w:val="0"/>
          <w:sz w:val="24"/>
          <w:szCs w:val="24"/>
        </w:rPr>
      </w:pPr>
      <w:r w:rsidRPr="00A535FE">
        <w:rPr>
          <w:b/>
          <w:bCs/>
          <w:noProof w:val="0"/>
          <w:sz w:val="24"/>
          <w:szCs w:val="24"/>
          <w:lang w:val="sr-Cyrl-RS"/>
        </w:rPr>
        <w:t>4</w:t>
      </w:r>
      <w:r w:rsidR="009B1291" w:rsidRPr="00A535FE">
        <w:rPr>
          <w:b/>
          <w:bCs/>
          <w:noProof w:val="0"/>
          <w:sz w:val="24"/>
          <w:szCs w:val="24"/>
        </w:rPr>
        <w:t xml:space="preserve">. </w:t>
      </w:r>
      <w:r w:rsidR="004029A9" w:rsidRPr="00A535FE">
        <w:rPr>
          <w:b/>
          <w:bCs/>
          <w:noProof w:val="0"/>
          <w:sz w:val="24"/>
          <w:szCs w:val="24"/>
        </w:rPr>
        <w:t xml:space="preserve"> </w:t>
      </w:r>
      <w:r w:rsidR="009B1291" w:rsidRPr="00A535FE">
        <w:rPr>
          <w:b/>
          <w:bCs/>
          <w:noProof w:val="0"/>
          <w:sz w:val="24"/>
          <w:szCs w:val="24"/>
        </w:rPr>
        <w:t>ОЧЕКИВАНИ ЕФЕКТИ ПЛАНИРАЊА У ПОГЛЕДУ УНАПРЕЂЕЊА</w:t>
      </w:r>
      <w:r w:rsidR="006311D8" w:rsidRPr="00A535FE">
        <w:rPr>
          <w:b/>
          <w:bCs/>
          <w:noProof w:val="0"/>
          <w:sz w:val="24"/>
          <w:szCs w:val="24"/>
          <w:lang w:val="sr-Cyrl-RS"/>
        </w:rPr>
        <w:t xml:space="preserve"> </w:t>
      </w:r>
      <w:proofErr w:type="gramStart"/>
      <w:r w:rsidR="006311D8" w:rsidRPr="00A535FE">
        <w:rPr>
          <w:b/>
          <w:bCs/>
          <w:noProof w:val="0"/>
          <w:sz w:val="24"/>
          <w:szCs w:val="24"/>
          <w:lang w:val="sr-Cyrl-RS"/>
        </w:rPr>
        <w:t xml:space="preserve">И  </w:t>
      </w:r>
      <w:r w:rsidR="009B1291" w:rsidRPr="00A535FE">
        <w:rPr>
          <w:b/>
          <w:bCs/>
          <w:noProof w:val="0"/>
          <w:sz w:val="24"/>
          <w:szCs w:val="24"/>
        </w:rPr>
        <w:t>НАЧИНА</w:t>
      </w:r>
      <w:proofErr w:type="gramEnd"/>
      <w:r w:rsidR="009B1291" w:rsidRPr="00A535FE">
        <w:rPr>
          <w:b/>
          <w:bCs/>
          <w:noProof w:val="0"/>
          <w:sz w:val="24"/>
          <w:szCs w:val="24"/>
        </w:rPr>
        <w:t xml:space="preserve"> </w:t>
      </w:r>
      <w:r w:rsidR="006311D8" w:rsidRPr="00A535FE">
        <w:rPr>
          <w:b/>
          <w:bCs/>
          <w:noProof w:val="0"/>
          <w:sz w:val="24"/>
          <w:szCs w:val="24"/>
          <w:lang w:val="sr-Cyrl-RS"/>
        </w:rPr>
        <w:t xml:space="preserve">                 </w:t>
      </w:r>
    </w:p>
    <w:p w14:paraId="6EDA98CD" w14:textId="77777777" w:rsidR="009B1291" w:rsidRPr="00A535FE" w:rsidRDefault="006311D8" w:rsidP="00456B7B">
      <w:pPr>
        <w:autoSpaceDE w:val="0"/>
        <w:autoSpaceDN w:val="0"/>
        <w:adjustRightInd w:val="0"/>
        <w:jc w:val="both"/>
        <w:rPr>
          <w:b/>
          <w:bCs/>
          <w:noProof w:val="0"/>
          <w:sz w:val="24"/>
          <w:szCs w:val="24"/>
          <w:lang w:val="sr-Cyrl-RS"/>
        </w:rPr>
      </w:pPr>
      <w:r w:rsidRPr="00A535FE">
        <w:rPr>
          <w:b/>
          <w:bCs/>
          <w:noProof w:val="0"/>
          <w:sz w:val="24"/>
          <w:szCs w:val="24"/>
          <w:lang w:val="sr-Cyrl-RS"/>
        </w:rPr>
        <w:t xml:space="preserve">     </w:t>
      </w:r>
      <w:r w:rsidR="009B1291" w:rsidRPr="00A535FE">
        <w:rPr>
          <w:b/>
          <w:bCs/>
          <w:noProof w:val="0"/>
          <w:sz w:val="24"/>
          <w:szCs w:val="24"/>
        </w:rPr>
        <w:t>КОРИШЋЕЊА ПРОСТОРА</w:t>
      </w:r>
    </w:p>
    <w:p w14:paraId="5324E56F" w14:textId="77777777" w:rsidR="009B1291" w:rsidRPr="00A535FE" w:rsidRDefault="009B1291" w:rsidP="009B1291">
      <w:pPr>
        <w:autoSpaceDE w:val="0"/>
        <w:autoSpaceDN w:val="0"/>
        <w:adjustRightInd w:val="0"/>
        <w:rPr>
          <w:rFonts w:eastAsia="TimesNewRomanPSMT"/>
          <w:noProof w:val="0"/>
          <w:sz w:val="24"/>
          <w:szCs w:val="24"/>
        </w:rPr>
      </w:pPr>
    </w:p>
    <w:p w14:paraId="4982C1FE" w14:textId="77777777" w:rsidR="009B1291" w:rsidRPr="00A535FE" w:rsidRDefault="009B1291" w:rsidP="009B1291">
      <w:pPr>
        <w:autoSpaceDE w:val="0"/>
        <w:autoSpaceDN w:val="0"/>
        <w:adjustRightInd w:val="0"/>
        <w:jc w:val="both"/>
        <w:rPr>
          <w:rFonts w:eastAsia="TimesNewRomanPSMT"/>
          <w:noProof w:val="0"/>
          <w:sz w:val="24"/>
          <w:szCs w:val="24"/>
        </w:rPr>
      </w:pPr>
      <w:proofErr w:type="spellStart"/>
      <w:r w:rsidRPr="00A535FE">
        <w:rPr>
          <w:rFonts w:eastAsia="TimesNewRomanPSMT"/>
          <w:noProof w:val="0"/>
          <w:sz w:val="24"/>
          <w:szCs w:val="24"/>
        </w:rPr>
        <w:t>Очекивани</w:t>
      </w:r>
      <w:proofErr w:type="spellEnd"/>
      <w:r w:rsidRPr="00A535FE">
        <w:rPr>
          <w:rFonts w:eastAsia="TimesNewRomanPSMT"/>
          <w:noProof w:val="0"/>
          <w:sz w:val="24"/>
          <w:szCs w:val="24"/>
        </w:rPr>
        <w:t xml:space="preserve"> </w:t>
      </w:r>
      <w:proofErr w:type="spellStart"/>
      <w:r w:rsidRPr="00A535FE">
        <w:rPr>
          <w:rFonts w:eastAsia="TimesNewRomanPSMT"/>
          <w:noProof w:val="0"/>
          <w:sz w:val="24"/>
          <w:szCs w:val="24"/>
        </w:rPr>
        <w:t>ефекти</w:t>
      </w:r>
      <w:proofErr w:type="spellEnd"/>
      <w:r w:rsidRPr="00A535FE">
        <w:rPr>
          <w:rFonts w:eastAsia="TimesNewRomanPSMT"/>
          <w:noProof w:val="0"/>
          <w:sz w:val="24"/>
          <w:szCs w:val="24"/>
        </w:rPr>
        <w:t xml:space="preserve"> </w:t>
      </w:r>
      <w:proofErr w:type="spellStart"/>
      <w:r w:rsidRPr="00A535FE">
        <w:rPr>
          <w:rFonts w:eastAsia="TimesNewRomanPSMT"/>
          <w:noProof w:val="0"/>
          <w:sz w:val="24"/>
          <w:szCs w:val="24"/>
        </w:rPr>
        <w:t>планирања</w:t>
      </w:r>
      <w:proofErr w:type="spellEnd"/>
      <w:r w:rsidRPr="00A535FE">
        <w:rPr>
          <w:rFonts w:eastAsia="TimesNewRomanPSMT"/>
          <w:noProof w:val="0"/>
          <w:sz w:val="24"/>
          <w:szCs w:val="24"/>
        </w:rPr>
        <w:t xml:space="preserve"> </w:t>
      </w:r>
      <w:proofErr w:type="spellStart"/>
      <w:r w:rsidRPr="00A535FE">
        <w:rPr>
          <w:rFonts w:eastAsia="TimesNewRomanPSMT"/>
          <w:noProof w:val="0"/>
          <w:sz w:val="24"/>
          <w:szCs w:val="24"/>
        </w:rPr>
        <w:t>су</w:t>
      </w:r>
      <w:proofErr w:type="spellEnd"/>
      <w:r w:rsidRPr="00A535FE">
        <w:rPr>
          <w:rFonts w:eastAsia="TimesNewRomanPSMT"/>
          <w:noProof w:val="0"/>
          <w:sz w:val="24"/>
          <w:szCs w:val="24"/>
        </w:rPr>
        <w:t>:</w:t>
      </w:r>
    </w:p>
    <w:p w14:paraId="385911FA" w14:textId="77777777" w:rsidR="002861D5" w:rsidRPr="00A535FE" w:rsidRDefault="00040B27" w:rsidP="004835BD">
      <w:pPr>
        <w:numPr>
          <w:ilvl w:val="0"/>
          <w:numId w:val="2"/>
        </w:numPr>
        <w:autoSpaceDE w:val="0"/>
        <w:autoSpaceDN w:val="0"/>
        <w:adjustRightInd w:val="0"/>
        <w:ind w:left="567" w:hanging="207"/>
        <w:jc w:val="both"/>
        <w:rPr>
          <w:rFonts w:eastAsia="TimesNewRomanPSMT"/>
          <w:noProof w:val="0"/>
          <w:sz w:val="24"/>
          <w:szCs w:val="24"/>
        </w:rPr>
      </w:pPr>
      <w:r w:rsidRPr="00A535FE">
        <w:rPr>
          <w:sz w:val="24"/>
          <w:szCs w:val="24"/>
        </w:rPr>
        <w:t>повећање атрактивности подручја</w:t>
      </w:r>
      <w:r w:rsidR="00E42F3A" w:rsidRPr="00A535FE">
        <w:rPr>
          <w:sz w:val="24"/>
          <w:szCs w:val="24"/>
          <w:lang w:val="sr-Cyrl-RS"/>
        </w:rPr>
        <w:t>;</w:t>
      </w:r>
    </w:p>
    <w:p w14:paraId="4C138274" w14:textId="77777777" w:rsidR="00040B27" w:rsidRPr="00A535FE" w:rsidRDefault="002861D5" w:rsidP="004835BD">
      <w:pPr>
        <w:numPr>
          <w:ilvl w:val="0"/>
          <w:numId w:val="2"/>
        </w:numPr>
        <w:autoSpaceDE w:val="0"/>
        <w:autoSpaceDN w:val="0"/>
        <w:adjustRightInd w:val="0"/>
        <w:ind w:left="567" w:hanging="207"/>
        <w:jc w:val="both"/>
        <w:rPr>
          <w:rFonts w:eastAsia="TimesNewRomanPSMT"/>
          <w:noProof w:val="0"/>
          <w:sz w:val="24"/>
          <w:szCs w:val="24"/>
        </w:rPr>
      </w:pPr>
      <w:r w:rsidRPr="00A535FE">
        <w:rPr>
          <w:sz w:val="24"/>
          <w:szCs w:val="24"/>
          <w:lang w:val="sr-Cyrl-RS"/>
        </w:rPr>
        <w:t>ф</w:t>
      </w:r>
      <w:r w:rsidRPr="00A535FE">
        <w:rPr>
          <w:sz w:val="24"/>
          <w:szCs w:val="24"/>
        </w:rPr>
        <w:t>ор</w:t>
      </w:r>
      <w:r w:rsidRPr="00A535FE">
        <w:rPr>
          <w:sz w:val="24"/>
          <w:szCs w:val="24"/>
          <w:lang w:val="sr-Cyrl-RS"/>
        </w:rPr>
        <w:t>м</w:t>
      </w:r>
      <w:r w:rsidRPr="00A535FE">
        <w:rPr>
          <w:sz w:val="24"/>
          <w:szCs w:val="24"/>
        </w:rPr>
        <w:t>ирање нових стамбених површина за реализацију потреба за вишепородичним становањем</w:t>
      </w:r>
      <w:r w:rsidR="00E42F3A" w:rsidRPr="00A535FE">
        <w:rPr>
          <w:sz w:val="24"/>
          <w:szCs w:val="24"/>
          <w:lang w:val="sr-Cyrl-RS"/>
        </w:rPr>
        <w:t>,</w:t>
      </w:r>
      <w:r w:rsidR="00E42F3A" w:rsidRPr="00A535FE">
        <w:rPr>
          <w:rFonts w:eastAsia="TimesNewRomanPSMT"/>
          <w:noProof w:val="0"/>
          <w:sz w:val="24"/>
          <w:szCs w:val="24"/>
        </w:rPr>
        <w:t xml:space="preserve"> у </w:t>
      </w:r>
      <w:proofErr w:type="spellStart"/>
      <w:r w:rsidR="00E42F3A" w:rsidRPr="00A535FE">
        <w:rPr>
          <w:rFonts w:eastAsia="TimesNewRomanPSMT"/>
          <w:noProof w:val="0"/>
          <w:sz w:val="24"/>
          <w:szCs w:val="24"/>
        </w:rPr>
        <w:t>складу</w:t>
      </w:r>
      <w:proofErr w:type="spellEnd"/>
      <w:r w:rsidR="00E42F3A" w:rsidRPr="00A535FE">
        <w:rPr>
          <w:rFonts w:eastAsia="TimesNewRomanPSMT"/>
          <w:noProof w:val="0"/>
          <w:sz w:val="24"/>
          <w:szCs w:val="24"/>
        </w:rPr>
        <w:t xml:space="preserve"> </w:t>
      </w:r>
      <w:proofErr w:type="spellStart"/>
      <w:r w:rsidR="00E42F3A" w:rsidRPr="00A535FE">
        <w:rPr>
          <w:rFonts w:eastAsia="TimesNewRomanPSMT"/>
          <w:noProof w:val="0"/>
          <w:sz w:val="24"/>
          <w:szCs w:val="24"/>
        </w:rPr>
        <w:t>са</w:t>
      </w:r>
      <w:proofErr w:type="spellEnd"/>
      <w:r w:rsidR="00E42F3A" w:rsidRPr="00A535FE">
        <w:rPr>
          <w:rFonts w:eastAsia="TimesNewRomanPSMT"/>
          <w:noProof w:val="0"/>
          <w:sz w:val="24"/>
          <w:szCs w:val="24"/>
        </w:rPr>
        <w:t xml:space="preserve"> </w:t>
      </w:r>
      <w:proofErr w:type="spellStart"/>
      <w:r w:rsidR="00E42F3A" w:rsidRPr="00A535FE">
        <w:rPr>
          <w:rFonts w:eastAsia="TimesNewRomanPSMT"/>
          <w:noProof w:val="0"/>
          <w:sz w:val="24"/>
          <w:szCs w:val="24"/>
        </w:rPr>
        <w:t>просторним</w:t>
      </w:r>
      <w:proofErr w:type="spellEnd"/>
      <w:r w:rsidR="00E42F3A" w:rsidRPr="00A535FE">
        <w:rPr>
          <w:rFonts w:eastAsia="TimesNewRomanPSMT"/>
          <w:noProof w:val="0"/>
          <w:sz w:val="24"/>
          <w:szCs w:val="24"/>
        </w:rPr>
        <w:t xml:space="preserve"> </w:t>
      </w:r>
      <w:proofErr w:type="spellStart"/>
      <w:r w:rsidR="00E42F3A" w:rsidRPr="00A535FE">
        <w:rPr>
          <w:rFonts w:eastAsia="TimesNewRomanPSMT"/>
          <w:noProof w:val="0"/>
          <w:sz w:val="24"/>
          <w:szCs w:val="24"/>
        </w:rPr>
        <w:t>могућностима</w:t>
      </w:r>
      <w:proofErr w:type="spellEnd"/>
      <w:r w:rsidRPr="00A535FE">
        <w:rPr>
          <w:sz w:val="24"/>
          <w:szCs w:val="24"/>
        </w:rPr>
        <w:t xml:space="preserve">; </w:t>
      </w:r>
      <w:r w:rsidR="00040B27" w:rsidRPr="00A535FE">
        <w:rPr>
          <w:sz w:val="24"/>
          <w:szCs w:val="24"/>
        </w:rPr>
        <w:t xml:space="preserve"> </w:t>
      </w:r>
    </w:p>
    <w:p w14:paraId="238085CB" w14:textId="77777777" w:rsidR="00147E8F" w:rsidRPr="00A535FE" w:rsidRDefault="009B1291" w:rsidP="00E42F3A">
      <w:pPr>
        <w:numPr>
          <w:ilvl w:val="0"/>
          <w:numId w:val="2"/>
        </w:numPr>
        <w:autoSpaceDE w:val="0"/>
        <w:autoSpaceDN w:val="0"/>
        <w:adjustRightInd w:val="0"/>
        <w:ind w:left="567" w:hanging="207"/>
        <w:jc w:val="both"/>
        <w:rPr>
          <w:rFonts w:eastAsia="TimesNewRomanPSMT"/>
          <w:noProof w:val="0"/>
          <w:sz w:val="24"/>
          <w:szCs w:val="24"/>
        </w:rPr>
      </w:pPr>
      <w:proofErr w:type="spellStart"/>
      <w:r w:rsidRPr="00A535FE">
        <w:rPr>
          <w:rFonts w:eastAsia="TimesNewRomanPSMT"/>
          <w:noProof w:val="0"/>
          <w:sz w:val="24"/>
          <w:szCs w:val="24"/>
        </w:rPr>
        <w:t>олакшавање</w:t>
      </w:r>
      <w:proofErr w:type="spellEnd"/>
      <w:r w:rsidRPr="00A535FE">
        <w:rPr>
          <w:rFonts w:eastAsia="TimesNewRomanPSMT"/>
          <w:noProof w:val="0"/>
          <w:sz w:val="24"/>
          <w:szCs w:val="24"/>
        </w:rPr>
        <w:t xml:space="preserve"> и </w:t>
      </w:r>
      <w:proofErr w:type="spellStart"/>
      <w:r w:rsidRPr="00A535FE">
        <w:rPr>
          <w:rFonts w:eastAsia="TimesNewRomanPSMT"/>
          <w:noProof w:val="0"/>
          <w:sz w:val="24"/>
          <w:szCs w:val="24"/>
        </w:rPr>
        <w:t>убрзавање</w:t>
      </w:r>
      <w:proofErr w:type="spellEnd"/>
      <w:r w:rsidRPr="00A535FE">
        <w:rPr>
          <w:rFonts w:eastAsia="TimesNewRomanPSMT"/>
          <w:noProof w:val="0"/>
          <w:sz w:val="24"/>
          <w:szCs w:val="24"/>
        </w:rPr>
        <w:t xml:space="preserve"> </w:t>
      </w:r>
      <w:proofErr w:type="spellStart"/>
      <w:r w:rsidRPr="00A535FE">
        <w:rPr>
          <w:rFonts w:eastAsia="TimesNewRomanPSMT"/>
          <w:noProof w:val="0"/>
          <w:sz w:val="24"/>
          <w:szCs w:val="24"/>
        </w:rPr>
        <w:t>процеса</w:t>
      </w:r>
      <w:proofErr w:type="spellEnd"/>
      <w:r w:rsidRPr="00A535FE">
        <w:rPr>
          <w:rFonts w:eastAsia="TimesNewRomanPSMT"/>
          <w:noProof w:val="0"/>
          <w:sz w:val="24"/>
          <w:szCs w:val="24"/>
        </w:rPr>
        <w:t xml:space="preserve"> </w:t>
      </w:r>
      <w:proofErr w:type="spellStart"/>
      <w:r w:rsidRPr="00A535FE">
        <w:rPr>
          <w:rFonts w:eastAsia="TimesNewRomanPSMT"/>
          <w:noProof w:val="0"/>
          <w:sz w:val="24"/>
          <w:szCs w:val="24"/>
        </w:rPr>
        <w:t>реализације</w:t>
      </w:r>
      <w:proofErr w:type="spellEnd"/>
      <w:r w:rsidRPr="00A535FE">
        <w:rPr>
          <w:rFonts w:eastAsia="TimesNewRomanPSMT"/>
          <w:noProof w:val="0"/>
          <w:sz w:val="24"/>
          <w:szCs w:val="24"/>
        </w:rPr>
        <w:t xml:space="preserve"> </w:t>
      </w:r>
      <w:proofErr w:type="spellStart"/>
      <w:r w:rsidRPr="00A535FE">
        <w:rPr>
          <w:rFonts w:eastAsia="TimesNewRomanPSMT"/>
          <w:noProof w:val="0"/>
          <w:sz w:val="24"/>
          <w:szCs w:val="24"/>
        </w:rPr>
        <w:t>планираних</w:t>
      </w:r>
      <w:proofErr w:type="spellEnd"/>
      <w:r w:rsidRPr="00A535FE">
        <w:rPr>
          <w:rFonts w:eastAsia="TimesNewRomanPSMT"/>
          <w:noProof w:val="0"/>
          <w:sz w:val="24"/>
          <w:szCs w:val="24"/>
        </w:rPr>
        <w:t xml:space="preserve"> </w:t>
      </w:r>
      <w:proofErr w:type="spellStart"/>
      <w:r w:rsidRPr="00A535FE">
        <w:rPr>
          <w:rFonts w:eastAsia="TimesNewRomanPSMT"/>
          <w:noProof w:val="0"/>
          <w:sz w:val="24"/>
          <w:szCs w:val="24"/>
        </w:rPr>
        <w:t>садржаја</w:t>
      </w:r>
      <w:proofErr w:type="spellEnd"/>
      <w:r w:rsidR="00040B27" w:rsidRPr="00A535FE">
        <w:rPr>
          <w:rFonts w:eastAsia="TimesNewRomanPSMT"/>
          <w:noProof w:val="0"/>
          <w:sz w:val="24"/>
          <w:szCs w:val="24"/>
          <w:lang w:val="sr-Cyrl-RS"/>
        </w:rPr>
        <w:t>,</w:t>
      </w:r>
    </w:p>
    <w:p w14:paraId="14997492" w14:textId="77777777" w:rsidR="00040B27" w:rsidRPr="00A535FE" w:rsidRDefault="00040B27" w:rsidP="004835BD">
      <w:pPr>
        <w:numPr>
          <w:ilvl w:val="0"/>
          <w:numId w:val="2"/>
        </w:numPr>
        <w:autoSpaceDE w:val="0"/>
        <w:autoSpaceDN w:val="0"/>
        <w:adjustRightInd w:val="0"/>
        <w:ind w:left="567" w:hanging="207"/>
        <w:jc w:val="both"/>
        <w:rPr>
          <w:rFonts w:eastAsia="TimesNewRomanPSMT"/>
          <w:noProof w:val="0"/>
          <w:sz w:val="24"/>
          <w:szCs w:val="24"/>
        </w:rPr>
      </w:pPr>
      <w:r w:rsidRPr="00A535FE">
        <w:rPr>
          <w:sz w:val="24"/>
          <w:szCs w:val="24"/>
          <w:lang w:val="sr-Cyrl-RS"/>
        </w:rPr>
        <w:t xml:space="preserve">адекватно </w:t>
      </w:r>
      <w:r w:rsidRPr="00A535FE">
        <w:rPr>
          <w:sz w:val="24"/>
          <w:szCs w:val="24"/>
        </w:rPr>
        <w:t>опремање предметног подручја примарном саобраћајном и инфраструктурном мрежом и објектима</w:t>
      </w:r>
      <w:r w:rsidR="00E42F3A" w:rsidRPr="00A535FE">
        <w:rPr>
          <w:sz w:val="24"/>
          <w:szCs w:val="24"/>
          <w:lang w:val="sr-Cyrl-RS"/>
        </w:rPr>
        <w:t>;</w:t>
      </w:r>
    </w:p>
    <w:p w14:paraId="5E19C4E0" w14:textId="77777777" w:rsidR="00147E8F" w:rsidRPr="00A535FE" w:rsidRDefault="009B1291" w:rsidP="004835BD">
      <w:pPr>
        <w:numPr>
          <w:ilvl w:val="0"/>
          <w:numId w:val="2"/>
        </w:numPr>
        <w:autoSpaceDE w:val="0"/>
        <w:autoSpaceDN w:val="0"/>
        <w:adjustRightInd w:val="0"/>
        <w:ind w:left="567" w:hanging="207"/>
        <w:jc w:val="both"/>
        <w:rPr>
          <w:rFonts w:eastAsia="TimesNewRomanPSMT"/>
          <w:noProof w:val="0"/>
          <w:sz w:val="24"/>
          <w:szCs w:val="24"/>
        </w:rPr>
      </w:pPr>
      <w:r w:rsidRPr="00A535FE">
        <w:rPr>
          <w:sz w:val="24"/>
          <w:szCs w:val="24"/>
        </w:rPr>
        <w:t xml:space="preserve">унапређење стања животне средине </w:t>
      </w:r>
      <w:r w:rsidR="009D17AB" w:rsidRPr="00A535FE">
        <w:rPr>
          <w:sz w:val="24"/>
          <w:szCs w:val="24"/>
          <w:lang w:val="sr-Cyrl-RS"/>
        </w:rPr>
        <w:t xml:space="preserve">кроз </w:t>
      </w:r>
      <w:r w:rsidR="009D17AB" w:rsidRPr="00A535FE">
        <w:rPr>
          <w:sz w:val="24"/>
          <w:szCs w:val="24"/>
        </w:rPr>
        <w:t>рационалн</w:t>
      </w:r>
      <w:r w:rsidR="009D17AB" w:rsidRPr="00A535FE">
        <w:rPr>
          <w:sz w:val="24"/>
          <w:szCs w:val="24"/>
          <w:lang w:val="sr-Cyrl-RS"/>
        </w:rPr>
        <w:t>ије</w:t>
      </w:r>
      <w:r w:rsidR="009D17AB" w:rsidRPr="00A535FE">
        <w:rPr>
          <w:sz w:val="24"/>
          <w:szCs w:val="24"/>
        </w:rPr>
        <w:t xml:space="preserve"> коришћење природних ресурса </w:t>
      </w:r>
      <w:r w:rsidR="00147E8F" w:rsidRPr="00A535FE">
        <w:rPr>
          <w:sz w:val="24"/>
          <w:szCs w:val="24"/>
        </w:rPr>
        <w:t>и смањење негативних утицаја на животну средину применом енергетски ефикасне изградње.</w:t>
      </w:r>
    </w:p>
    <w:p w14:paraId="1DA2BC4A" w14:textId="77777777" w:rsidR="00E42F3A" w:rsidRPr="00A535FE" w:rsidRDefault="00E42F3A" w:rsidP="00A502C2">
      <w:pPr>
        <w:jc w:val="both"/>
        <w:rPr>
          <w:sz w:val="24"/>
          <w:szCs w:val="24"/>
        </w:rPr>
      </w:pPr>
    </w:p>
    <w:p w14:paraId="071E207A" w14:textId="77777777" w:rsidR="00A669B2" w:rsidRPr="00A535FE" w:rsidRDefault="00141B98" w:rsidP="00A502C2">
      <w:pPr>
        <w:jc w:val="both"/>
        <w:rPr>
          <w:sz w:val="24"/>
          <w:szCs w:val="24"/>
        </w:rPr>
      </w:pPr>
      <w:r w:rsidRPr="00A535FE">
        <w:rPr>
          <w:sz w:val="24"/>
          <w:szCs w:val="24"/>
        </w:rPr>
        <w:t xml:space="preserve">Саставни део Елабората за рани јавни увид су: </w:t>
      </w:r>
    </w:p>
    <w:p w14:paraId="764DD6C4" w14:textId="24B963E3" w:rsidR="00B20673" w:rsidRDefault="00B20673" w:rsidP="00A502C2">
      <w:pPr>
        <w:jc w:val="both"/>
        <w:rPr>
          <w:b/>
          <w:bCs/>
          <w:sz w:val="24"/>
          <w:szCs w:val="24"/>
        </w:rPr>
      </w:pPr>
    </w:p>
    <w:p w14:paraId="7739C617" w14:textId="7E715D42" w:rsidR="00DF7C9B" w:rsidRDefault="00DF7C9B" w:rsidP="00A502C2">
      <w:pPr>
        <w:jc w:val="both"/>
        <w:rPr>
          <w:b/>
          <w:bCs/>
          <w:sz w:val="24"/>
          <w:szCs w:val="24"/>
        </w:rPr>
      </w:pPr>
    </w:p>
    <w:p w14:paraId="5E13A563" w14:textId="5FF2CA89" w:rsidR="00DF7C9B" w:rsidRDefault="00DF7C9B" w:rsidP="00A502C2">
      <w:pPr>
        <w:jc w:val="both"/>
        <w:rPr>
          <w:b/>
          <w:bCs/>
          <w:sz w:val="24"/>
          <w:szCs w:val="24"/>
        </w:rPr>
      </w:pPr>
    </w:p>
    <w:p w14:paraId="0050C377" w14:textId="3567499A" w:rsidR="000061DD" w:rsidRDefault="000061DD" w:rsidP="00A502C2">
      <w:pPr>
        <w:jc w:val="both"/>
        <w:rPr>
          <w:b/>
          <w:bCs/>
          <w:sz w:val="24"/>
          <w:szCs w:val="24"/>
        </w:rPr>
      </w:pPr>
    </w:p>
    <w:p w14:paraId="567F7A94" w14:textId="77777777" w:rsidR="000061DD" w:rsidRPr="00A535FE" w:rsidRDefault="000061DD" w:rsidP="00A502C2">
      <w:pPr>
        <w:jc w:val="both"/>
        <w:rPr>
          <w:b/>
          <w:bCs/>
          <w:sz w:val="24"/>
          <w:szCs w:val="24"/>
        </w:rPr>
      </w:pPr>
    </w:p>
    <w:p w14:paraId="233526A0" w14:textId="77777777" w:rsidR="00B20673" w:rsidRPr="00A535FE" w:rsidRDefault="00B20673" w:rsidP="00A502C2">
      <w:pPr>
        <w:jc w:val="both"/>
        <w:rPr>
          <w:b/>
          <w:bCs/>
          <w:sz w:val="24"/>
          <w:szCs w:val="24"/>
        </w:rPr>
      </w:pPr>
    </w:p>
    <w:p w14:paraId="491780B2" w14:textId="77777777" w:rsidR="00150F37" w:rsidRPr="00A535FE" w:rsidRDefault="00150F37" w:rsidP="00B927F0">
      <w:pPr>
        <w:ind w:firstLine="426"/>
        <w:jc w:val="both"/>
        <w:rPr>
          <w:b/>
          <w:bCs/>
          <w:sz w:val="24"/>
          <w:szCs w:val="24"/>
        </w:rPr>
      </w:pPr>
      <w:r w:rsidRPr="00A535FE">
        <w:rPr>
          <w:b/>
          <w:bCs/>
          <w:sz w:val="24"/>
          <w:szCs w:val="24"/>
        </w:rPr>
        <w:t>ГРАФИЧКИ ДЕО и</w:t>
      </w:r>
      <w:r w:rsidR="007136CC" w:rsidRPr="00A535FE">
        <w:rPr>
          <w:b/>
          <w:bCs/>
          <w:sz w:val="24"/>
          <w:szCs w:val="24"/>
        </w:rPr>
        <w:t xml:space="preserve"> </w:t>
      </w:r>
    </w:p>
    <w:p w14:paraId="25B10BD3" w14:textId="77777777" w:rsidR="00646EC8" w:rsidRPr="00A535FE" w:rsidRDefault="00646EC8" w:rsidP="00B927F0">
      <w:pPr>
        <w:ind w:firstLine="426"/>
        <w:jc w:val="both"/>
        <w:rPr>
          <w:b/>
          <w:bCs/>
          <w:sz w:val="24"/>
          <w:szCs w:val="24"/>
        </w:rPr>
      </w:pPr>
    </w:p>
    <w:p w14:paraId="141F6B5B" w14:textId="77777777" w:rsidR="00A13584" w:rsidRPr="00A535FE" w:rsidRDefault="00150F37" w:rsidP="00B927F0">
      <w:pPr>
        <w:ind w:firstLine="426"/>
        <w:jc w:val="both"/>
        <w:rPr>
          <w:b/>
          <w:bCs/>
          <w:sz w:val="24"/>
          <w:szCs w:val="24"/>
        </w:rPr>
      </w:pPr>
      <w:r w:rsidRPr="00A535FE">
        <w:rPr>
          <w:b/>
          <w:bCs/>
          <w:sz w:val="24"/>
          <w:szCs w:val="24"/>
        </w:rPr>
        <w:t>ДОКУМЕНТАЦИЈА</w:t>
      </w:r>
    </w:p>
    <w:p w14:paraId="14664366" w14:textId="77777777" w:rsidR="00B157B8" w:rsidRPr="00A535FE" w:rsidRDefault="00B157B8" w:rsidP="00B157B8">
      <w:pPr>
        <w:rPr>
          <w:sz w:val="24"/>
          <w:szCs w:val="24"/>
        </w:rPr>
      </w:pPr>
    </w:p>
    <w:p w14:paraId="32346284" w14:textId="77777777" w:rsidR="00B157B8" w:rsidRPr="00A535FE" w:rsidRDefault="00B157B8" w:rsidP="00B157B8">
      <w:pPr>
        <w:rPr>
          <w:sz w:val="24"/>
          <w:szCs w:val="24"/>
        </w:rPr>
      </w:pPr>
    </w:p>
    <w:p w14:paraId="1EB44037" w14:textId="77777777" w:rsidR="00B157B8" w:rsidRPr="00A535FE" w:rsidRDefault="00B157B8" w:rsidP="00B157B8">
      <w:pPr>
        <w:rPr>
          <w:sz w:val="24"/>
          <w:szCs w:val="24"/>
        </w:rPr>
      </w:pPr>
    </w:p>
    <w:p w14:paraId="63BD30E3" w14:textId="77777777" w:rsidR="00DF7C9B" w:rsidRDefault="00DF7C9B" w:rsidP="00DF7C9B">
      <w:pPr>
        <w:tabs>
          <w:tab w:val="left" w:pos="801"/>
        </w:tabs>
        <w:rPr>
          <w:sz w:val="24"/>
          <w:szCs w:val="24"/>
          <w:lang w:val="sr-Cyrl-CS"/>
        </w:rPr>
      </w:pPr>
    </w:p>
    <w:p w14:paraId="3CA35149" w14:textId="77777777" w:rsidR="00DF7C9B" w:rsidRDefault="00DF7C9B" w:rsidP="00DF7C9B">
      <w:pPr>
        <w:tabs>
          <w:tab w:val="left" w:pos="801"/>
        </w:tabs>
        <w:rPr>
          <w:sz w:val="24"/>
          <w:szCs w:val="24"/>
          <w:lang w:val="sr-Cyrl-CS"/>
        </w:rPr>
      </w:pPr>
    </w:p>
    <w:p w14:paraId="1558BD69" w14:textId="77777777" w:rsidR="00DF7C9B" w:rsidRDefault="00DF7C9B" w:rsidP="00DF7C9B">
      <w:pPr>
        <w:tabs>
          <w:tab w:val="left" w:pos="801"/>
        </w:tabs>
        <w:rPr>
          <w:sz w:val="24"/>
          <w:szCs w:val="24"/>
          <w:lang w:val="sr-Cyrl-CS"/>
        </w:rPr>
      </w:pPr>
    </w:p>
    <w:p w14:paraId="79DCF2C1" w14:textId="77777777" w:rsidR="00DF7C9B" w:rsidRDefault="00DF7C9B" w:rsidP="00DF7C9B">
      <w:pPr>
        <w:tabs>
          <w:tab w:val="left" w:pos="801"/>
        </w:tabs>
        <w:rPr>
          <w:sz w:val="24"/>
          <w:szCs w:val="24"/>
          <w:lang w:val="sr-Cyrl-CS"/>
        </w:rPr>
      </w:pPr>
    </w:p>
    <w:p w14:paraId="0AD951B2" w14:textId="77777777" w:rsidR="00DF7C9B" w:rsidRDefault="00DF7C9B" w:rsidP="00DF7C9B">
      <w:pPr>
        <w:tabs>
          <w:tab w:val="left" w:pos="801"/>
        </w:tabs>
        <w:rPr>
          <w:sz w:val="24"/>
          <w:szCs w:val="24"/>
          <w:lang w:val="sr-Cyrl-CS"/>
        </w:rPr>
      </w:pPr>
    </w:p>
    <w:p w14:paraId="380D2D39" w14:textId="77777777" w:rsidR="00DF7C9B" w:rsidRDefault="00DF7C9B" w:rsidP="00DF7C9B">
      <w:pPr>
        <w:tabs>
          <w:tab w:val="left" w:pos="801"/>
        </w:tabs>
        <w:rPr>
          <w:sz w:val="24"/>
          <w:szCs w:val="24"/>
          <w:lang w:val="sr-Cyrl-CS"/>
        </w:rPr>
      </w:pPr>
    </w:p>
    <w:p w14:paraId="6A540371" w14:textId="77777777" w:rsidR="00DF7C9B" w:rsidRDefault="00DF7C9B" w:rsidP="00DF7C9B">
      <w:pPr>
        <w:tabs>
          <w:tab w:val="left" w:pos="801"/>
        </w:tabs>
        <w:rPr>
          <w:sz w:val="24"/>
          <w:szCs w:val="24"/>
          <w:lang w:val="sr-Cyrl-CS"/>
        </w:rPr>
      </w:pPr>
    </w:p>
    <w:p w14:paraId="2095F73A" w14:textId="77777777" w:rsidR="00DF7C9B" w:rsidRDefault="00DF7C9B" w:rsidP="00DF7C9B">
      <w:pPr>
        <w:tabs>
          <w:tab w:val="left" w:pos="801"/>
        </w:tabs>
        <w:rPr>
          <w:sz w:val="24"/>
          <w:szCs w:val="24"/>
          <w:lang w:val="sr-Cyrl-CS"/>
        </w:rPr>
      </w:pPr>
    </w:p>
    <w:p w14:paraId="357FC808" w14:textId="77777777" w:rsidR="00DF7C9B" w:rsidRDefault="00DF7C9B" w:rsidP="00DF7C9B">
      <w:pPr>
        <w:tabs>
          <w:tab w:val="left" w:pos="801"/>
        </w:tabs>
        <w:rPr>
          <w:sz w:val="24"/>
          <w:szCs w:val="24"/>
          <w:lang w:val="sr-Cyrl-CS"/>
        </w:rPr>
      </w:pPr>
    </w:p>
    <w:p w14:paraId="13A36519" w14:textId="77777777" w:rsidR="00DF7C9B" w:rsidRDefault="00DF7C9B" w:rsidP="00DF7C9B">
      <w:pPr>
        <w:tabs>
          <w:tab w:val="left" w:pos="801"/>
        </w:tabs>
        <w:rPr>
          <w:sz w:val="24"/>
          <w:szCs w:val="24"/>
          <w:lang w:val="sr-Cyrl-CS"/>
        </w:rPr>
      </w:pPr>
    </w:p>
    <w:p w14:paraId="3C878213" w14:textId="77777777" w:rsidR="0090765D" w:rsidRPr="0090765D" w:rsidRDefault="0090765D" w:rsidP="0090765D">
      <w:pPr>
        <w:tabs>
          <w:tab w:val="left" w:pos="3723"/>
        </w:tabs>
        <w:rPr>
          <w:sz w:val="24"/>
          <w:szCs w:val="24"/>
        </w:rPr>
      </w:pPr>
    </w:p>
    <w:sectPr w:rsidR="0090765D" w:rsidRPr="0090765D" w:rsidSect="003E7000">
      <w:headerReference w:type="default" r:id="rId17"/>
      <w:headerReference w:type="first" r:id="rId18"/>
      <w:footerReference w:type="first" r:id="rId19"/>
      <w:type w:val="continuous"/>
      <w:pgSz w:w="11906" w:h="16838" w:code="9"/>
      <w:pgMar w:top="1276" w:right="991" w:bottom="1276" w:left="1418" w:header="426" w:footer="567" w:gutter="0"/>
      <w:paperSrc w:other="7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3D98CA9" w14:textId="77777777" w:rsidR="0007102B" w:rsidRDefault="0007102B">
      <w:r>
        <w:separator/>
      </w:r>
    </w:p>
  </w:endnote>
  <w:endnote w:type="continuationSeparator" w:id="0">
    <w:p w14:paraId="2EAC70FC" w14:textId="77777777" w:rsidR="0007102B" w:rsidRDefault="000710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MicrogrammaDMedExt">
    <w:panose1 w:val="020B0607030502060204"/>
    <w:charset w:val="00"/>
    <w:family w:val="swiss"/>
    <w:pitch w:val="variable"/>
    <w:sig w:usb0="00000007" w:usb1="00000000" w:usb2="00000000" w:usb3="00000000" w:csb0="0000001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DCFC99" w14:textId="77777777" w:rsidR="0007102B" w:rsidRDefault="0007102B" w:rsidP="00E26AA7">
    <w:pPr>
      <w:tabs>
        <w:tab w:val="left" w:pos="1971"/>
        <w:tab w:val="left" w:pos="7513"/>
        <w:tab w:val="right" w:pos="9637"/>
      </w:tabs>
      <w:jc w:val="right"/>
    </w:pPr>
    <w:r>
      <w:rPr>
        <w:rFonts w:ascii="MicrogrammaDMedExt" w:hAnsi="MicrogrammaDMedExt"/>
        <w:sz w:val="16"/>
        <w:szCs w:val="16"/>
        <w:lang w:val="sr-Latn-CS"/>
      </w:rPr>
      <w:t xml:space="preserve"> </w:t>
    </w:r>
    <w:r>
      <w:rPr>
        <w:rFonts w:ascii="Calibri" w:hAnsi="Calibri"/>
        <w:sz w:val="16"/>
        <w:szCs w:val="16"/>
      </w:rPr>
      <w:t xml:space="preserve">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864485B" w14:textId="77777777" w:rsidR="0007102B" w:rsidRDefault="0007102B">
      <w:r>
        <w:separator/>
      </w:r>
    </w:p>
  </w:footnote>
  <w:footnote w:type="continuationSeparator" w:id="0">
    <w:p w14:paraId="1D3CD926" w14:textId="77777777" w:rsidR="0007102B" w:rsidRDefault="0007102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noProof w:val="0"/>
      </w:rPr>
      <w:id w:val="-63956629"/>
      <w:docPartObj>
        <w:docPartGallery w:val="Page Numbers (Top of Page)"/>
        <w:docPartUnique/>
      </w:docPartObj>
    </w:sdtPr>
    <w:sdtEndPr>
      <w:rPr>
        <w:noProof/>
      </w:rPr>
    </w:sdtEndPr>
    <w:sdtContent>
      <w:p w14:paraId="7F1DD778" w14:textId="77777777" w:rsidR="0007102B" w:rsidRDefault="0007102B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t>16</w:t>
        </w:r>
        <w:r>
          <w:fldChar w:fldCharType="end"/>
        </w:r>
      </w:p>
    </w:sdtContent>
  </w:sdt>
  <w:p w14:paraId="36E004F7" w14:textId="77777777" w:rsidR="0007102B" w:rsidRDefault="0007102B">
    <w:pPr>
      <w:pStyle w:val="Header"/>
    </w:pPr>
  </w:p>
  <w:p w14:paraId="4B2B40A3" w14:textId="77777777" w:rsidR="0007102B" w:rsidRDefault="0007102B">
    <w:pPr>
      <w:pStyle w:val="Header"/>
    </w:pPr>
  </w:p>
  <w:p w14:paraId="555B7CF0" w14:textId="77777777" w:rsidR="0007102B" w:rsidRDefault="0007102B">
    <w:pPr>
      <w:pStyle w:val="Header"/>
    </w:pPr>
  </w:p>
  <w:p w14:paraId="31D4E738" w14:textId="77777777" w:rsidR="0007102B" w:rsidRDefault="0007102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C58380" w14:textId="77777777" w:rsidR="0007102B" w:rsidRPr="007D726D" w:rsidRDefault="0007102B">
    <w:pPr>
      <w:tabs>
        <w:tab w:val="left" w:pos="1971"/>
        <w:tab w:val="left" w:pos="4175"/>
        <w:tab w:val="left" w:pos="7513"/>
        <w:tab w:val="right" w:pos="9638"/>
      </w:tabs>
      <w:jc w:val="right"/>
      <w:rPr>
        <w:rFonts w:ascii="Calibri" w:hAnsi="Calibri"/>
        <w:b/>
        <w:w w:val="152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3"/>
    <w:multiLevelType w:val="singleLevel"/>
    <w:tmpl w:val="D44AD538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1" w15:restartNumberingAfterBreak="0">
    <w:nsid w:val="16B30C1A"/>
    <w:multiLevelType w:val="hybridMultilevel"/>
    <w:tmpl w:val="D130D98C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595505"/>
    <w:multiLevelType w:val="multilevel"/>
    <w:tmpl w:val="6E66CAF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18076E02"/>
    <w:multiLevelType w:val="hybridMultilevel"/>
    <w:tmpl w:val="59767A84"/>
    <w:lvl w:ilvl="0" w:tplc="7CD6C1B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B22DBC"/>
    <w:multiLevelType w:val="hybridMultilevel"/>
    <w:tmpl w:val="74CE912C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CA3132D"/>
    <w:multiLevelType w:val="hybridMultilevel"/>
    <w:tmpl w:val="BCC6AC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DF4B67"/>
    <w:multiLevelType w:val="hybridMultilevel"/>
    <w:tmpl w:val="0B982C08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C3C7DB8"/>
    <w:multiLevelType w:val="hybridMultilevel"/>
    <w:tmpl w:val="A5AEB740"/>
    <w:lvl w:ilvl="0" w:tplc="538CA550">
      <w:start w:val="1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1CB59E1"/>
    <w:multiLevelType w:val="hybridMultilevel"/>
    <w:tmpl w:val="C0621EB6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CE3B4D"/>
    <w:multiLevelType w:val="hybridMultilevel"/>
    <w:tmpl w:val="471EDFF6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B9B3471"/>
    <w:multiLevelType w:val="hybridMultilevel"/>
    <w:tmpl w:val="BBA2C51E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0B15C79"/>
    <w:multiLevelType w:val="hybridMultilevel"/>
    <w:tmpl w:val="5FCA386A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3B727F0"/>
    <w:multiLevelType w:val="hybridMultilevel"/>
    <w:tmpl w:val="0DB64D3C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C892559"/>
    <w:multiLevelType w:val="hybridMultilevel"/>
    <w:tmpl w:val="8F6C8594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1825EFD"/>
    <w:multiLevelType w:val="hybridMultilevel"/>
    <w:tmpl w:val="A16E80E6"/>
    <w:lvl w:ilvl="0" w:tplc="3FA892C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5BB5EC0"/>
    <w:multiLevelType w:val="hybridMultilevel"/>
    <w:tmpl w:val="C1402E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D9340F5"/>
    <w:multiLevelType w:val="hybridMultilevel"/>
    <w:tmpl w:val="4B9AA7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5"/>
  </w:num>
  <w:num w:numId="3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</w:num>
  <w:num w:numId="5">
    <w:abstractNumId w:val="5"/>
  </w:num>
  <w:num w:numId="6">
    <w:abstractNumId w:val="13"/>
  </w:num>
  <w:num w:numId="7">
    <w:abstractNumId w:val="3"/>
  </w:num>
  <w:num w:numId="8">
    <w:abstractNumId w:val="4"/>
  </w:num>
  <w:num w:numId="9">
    <w:abstractNumId w:val="11"/>
  </w:num>
  <w:num w:numId="10">
    <w:abstractNumId w:val="14"/>
  </w:num>
  <w:num w:numId="11">
    <w:abstractNumId w:val="12"/>
  </w:num>
  <w:num w:numId="12">
    <w:abstractNumId w:val="7"/>
  </w:num>
  <w:num w:numId="13">
    <w:abstractNumId w:val="0"/>
  </w:num>
  <w:num w:numId="14">
    <w:abstractNumId w:val="1"/>
  </w:num>
  <w:num w:numId="15">
    <w:abstractNumId w:val="6"/>
  </w:num>
  <w:num w:numId="16">
    <w:abstractNumId w:val="9"/>
  </w:num>
  <w:num w:numId="17">
    <w:abstractNumId w:val="16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2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13"/>
  <w:hyphenationZone w:val="425"/>
  <w:drawingGridHorizontalSpacing w:val="57"/>
  <w:drawingGridVerticalSpacing w:val="57"/>
  <w:displayHorizontalDrawingGridEvery w:val="0"/>
  <w:displayVerticalDrawingGridEvery w:val="2"/>
  <w:noPunctuationKerning/>
  <w:characterSpacingControl w:val="doNotCompress"/>
  <w:hdrShapeDefaults>
    <o:shapedefaults v:ext="edit" spidmax="16385">
      <o:colormru v:ext="edit" colors="#d8a6da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7199"/>
    <w:rsid w:val="00000908"/>
    <w:rsid w:val="00000EE9"/>
    <w:rsid w:val="0000144D"/>
    <w:rsid w:val="000021DA"/>
    <w:rsid w:val="00002B88"/>
    <w:rsid w:val="00004119"/>
    <w:rsid w:val="00004A59"/>
    <w:rsid w:val="00004E4B"/>
    <w:rsid w:val="00005FBC"/>
    <w:rsid w:val="000061DD"/>
    <w:rsid w:val="000065B6"/>
    <w:rsid w:val="00006B16"/>
    <w:rsid w:val="0001288F"/>
    <w:rsid w:val="0001298E"/>
    <w:rsid w:val="00012A07"/>
    <w:rsid w:val="0001357D"/>
    <w:rsid w:val="0001531E"/>
    <w:rsid w:val="000153E7"/>
    <w:rsid w:val="00015F04"/>
    <w:rsid w:val="000169C2"/>
    <w:rsid w:val="00017497"/>
    <w:rsid w:val="0002058A"/>
    <w:rsid w:val="00020CC1"/>
    <w:rsid w:val="00020DC6"/>
    <w:rsid w:val="00024518"/>
    <w:rsid w:val="000267AA"/>
    <w:rsid w:val="0002760F"/>
    <w:rsid w:val="00027D3B"/>
    <w:rsid w:val="000328D4"/>
    <w:rsid w:val="0003365E"/>
    <w:rsid w:val="00034A53"/>
    <w:rsid w:val="00035560"/>
    <w:rsid w:val="00035A7B"/>
    <w:rsid w:val="00036306"/>
    <w:rsid w:val="00040244"/>
    <w:rsid w:val="0004024C"/>
    <w:rsid w:val="00040B27"/>
    <w:rsid w:val="00040E92"/>
    <w:rsid w:val="00040FA2"/>
    <w:rsid w:val="00041485"/>
    <w:rsid w:val="00045293"/>
    <w:rsid w:val="000454AB"/>
    <w:rsid w:val="00046B3D"/>
    <w:rsid w:val="00047ECD"/>
    <w:rsid w:val="00047F05"/>
    <w:rsid w:val="00051709"/>
    <w:rsid w:val="00052268"/>
    <w:rsid w:val="00052BF7"/>
    <w:rsid w:val="000600F7"/>
    <w:rsid w:val="00060CBA"/>
    <w:rsid w:val="00061737"/>
    <w:rsid w:val="00063524"/>
    <w:rsid w:val="00063D25"/>
    <w:rsid w:val="00064D5C"/>
    <w:rsid w:val="000653F3"/>
    <w:rsid w:val="000675AB"/>
    <w:rsid w:val="0007102B"/>
    <w:rsid w:val="0007385D"/>
    <w:rsid w:val="000739BF"/>
    <w:rsid w:val="000744F9"/>
    <w:rsid w:val="0007568B"/>
    <w:rsid w:val="00077545"/>
    <w:rsid w:val="0008010D"/>
    <w:rsid w:val="000815AF"/>
    <w:rsid w:val="000828F3"/>
    <w:rsid w:val="00082FED"/>
    <w:rsid w:val="00083001"/>
    <w:rsid w:val="00083D83"/>
    <w:rsid w:val="0008612F"/>
    <w:rsid w:val="00086904"/>
    <w:rsid w:val="0008704F"/>
    <w:rsid w:val="0008728D"/>
    <w:rsid w:val="00087B53"/>
    <w:rsid w:val="00094A19"/>
    <w:rsid w:val="00095760"/>
    <w:rsid w:val="00095844"/>
    <w:rsid w:val="000A073B"/>
    <w:rsid w:val="000A1065"/>
    <w:rsid w:val="000A1AA5"/>
    <w:rsid w:val="000A26CE"/>
    <w:rsid w:val="000A3AED"/>
    <w:rsid w:val="000A516E"/>
    <w:rsid w:val="000A6214"/>
    <w:rsid w:val="000A6497"/>
    <w:rsid w:val="000A698D"/>
    <w:rsid w:val="000A7F98"/>
    <w:rsid w:val="000B128A"/>
    <w:rsid w:val="000B12E6"/>
    <w:rsid w:val="000B16BC"/>
    <w:rsid w:val="000B20AD"/>
    <w:rsid w:val="000B290E"/>
    <w:rsid w:val="000B37C6"/>
    <w:rsid w:val="000B5D3E"/>
    <w:rsid w:val="000C17B8"/>
    <w:rsid w:val="000C1BA8"/>
    <w:rsid w:val="000C3FDA"/>
    <w:rsid w:val="000C652F"/>
    <w:rsid w:val="000C6A58"/>
    <w:rsid w:val="000D0784"/>
    <w:rsid w:val="000D1C2E"/>
    <w:rsid w:val="000D642B"/>
    <w:rsid w:val="000D69BF"/>
    <w:rsid w:val="000D7E3F"/>
    <w:rsid w:val="000E0572"/>
    <w:rsid w:val="000E10B9"/>
    <w:rsid w:val="000E11AB"/>
    <w:rsid w:val="000E2683"/>
    <w:rsid w:val="000E3AAB"/>
    <w:rsid w:val="000E496B"/>
    <w:rsid w:val="000E6B32"/>
    <w:rsid w:val="000E7640"/>
    <w:rsid w:val="000F00C8"/>
    <w:rsid w:val="000F0191"/>
    <w:rsid w:val="000F0B42"/>
    <w:rsid w:val="000F0C7A"/>
    <w:rsid w:val="000F0DB5"/>
    <w:rsid w:val="000F18E0"/>
    <w:rsid w:val="000F30FC"/>
    <w:rsid w:val="000F46A1"/>
    <w:rsid w:val="000F59B2"/>
    <w:rsid w:val="00104B48"/>
    <w:rsid w:val="001069D4"/>
    <w:rsid w:val="00106D19"/>
    <w:rsid w:val="00106EA5"/>
    <w:rsid w:val="00107756"/>
    <w:rsid w:val="0010793D"/>
    <w:rsid w:val="00107A8E"/>
    <w:rsid w:val="00107B9C"/>
    <w:rsid w:val="0011049F"/>
    <w:rsid w:val="0011178B"/>
    <w:rsid w:val="001131C0"/>
    <w:rsid w:val="0011355D"/>
    <w:rsid w:val="00114BD4"/>
    <w:rsid w:val="00114EF5"/>
    <w:rsid w:val="00115C2B"/>
    <w:rsid w:val="00115E84"/>
    <w:rsid w:val="00117EAB"/>
    <w:rsid w:val="00120AFF"/>
    <w:rsid w:val="00121AB1"/>
    <w:rsid w:val="00122D52"/>
    <w:rsid w:val="00122D76"/>
    <w:rsid w:val="00124EBA"/>
    <w:rsid w:val="00125A29"/>
    <w:rsid w:val="00126C73"/>
    <w:rsid w:val="001277C4"/>
    <w:rsid w:val="001302C6"/>
    <w:rsid w:val="0013410D"/>
    <w:rsid w:val="0013415D"/>
    <w:rsid w:val="00134848"/>
    <w:rsid w:val="00135D03"/>
    <w:rsid w:val="0013602F"/>
    <w:rsid w:val="001404E7"/>
    <w:rsid w:val="001411E9"/>
    <w:rsid w:val="00141B98"/>
    <w:rsid w:val="0014378D"/>
    <w:rsid w:val="00143B7E"/>
    <w:rsid w:val="00143F33"/>
    <w:rsid w:val="00145539"/>
    <w:rsid w:val="00146413"/>
    <w:rsid w:val="00146950"/>
    <w:rsid w:val="0014741A"/>
    <w:rsid w:val="001479C4"/>
    <w:rsid w:val="00147E8F"/>
    <w:rsid w:val="00150745"/>
    <w:rsid w:val="00150F37"/>
    <w:rsid w:val="00152503"/>
    <w:rsid w:val="001532A9"/>
    <w:rsid w:val="00154181"/>
    <w:rsid w:val="001542D3"/>
    <w:rsid w:val="00154866"/>
    <w:rsid w:val="001563D5"/>
    <w:rsid w:val="001572B2"/>
    <w:rsid w:val="001579D6"/>
    <w:rsid w:val="00160A3A"/>
    <w:rsid w:val="001616B3"/>
    <w:rsid w:val="00162918"/>
    <w:rsid w:val="00163A75"/>
    <w:rsid w:val="0016473C"/>
    <w:rsid w:val="001659D0"/>
    <w:rsid w:val="00167119"/>
    <w:rsid w:val="00171A77"/>
    <w:rsid w:val="001729E1"/>
    <w:rsid w:val="00172DCE"/>
    <w:rsid w:val="0017509A"/>
    <w:rsid w:val="0017527C"/>
    <w:rsid w:val="0017599B"/>
    <w:rsid w:val="00175EB8"/>
    <w:rsid w:val="00176B6C"/>
    <w:rsid w:val="00176D93"/>
    <w:rsid w:val="00177442"/>
    <w:rsid w:val="0017770A"/>
    <w:rsid w:val="00182487"/>
    <w:rsid w:val="00182560"/>
    <w:rsid w:val="00182B30"/>
    <w:rsid w:val="00182CF7"/>
    <w:rsid w:val="0018406B"/>
    <w:rsid w:val="001844FB"/>
    <w:rsid w:val="00187427"/>
    <w:rsid w:val="0018764D"/>
    <w:rsid w:val="00187EF8"/>
    <w:rsid w:val="00193D97"/>
    <w:rsid w:val="001949FD"/>
    <w:rsid w:val="00194BFA"/>
    <w:rsid w:val="00195BED"/>
    <w:rsid w:val="00196B59"/>
    <w:rsid w:val="001978CB"/>
    <w:rsid w:val="00197F24"/>
    <w:rsid w:val="001A19C9"/>
    <w:rsid w:val="001A1E5F"/>
    <w:rsid w:val="001A52C5"/>
    <w:rsid w:val="001A55C8"/>
    <w:rsid w:val="001A5B39"/>
    <w:rsid w:val="001A5FBA"/>
    <w:rsid w:val="001A70EF"/>
    <w:rsid w:val="001A7D7D"/>
    <w:rsid w:val="001B0C43"/>
    <w:rsid w:val="001B1578"/>
    <w:rsid w:val="001B52E3"/>
    <w:rsid w:val="001B54A5"/>
    <w:rsid w:val="001C0106"/>
    <w:rsid w:val="001C0A96"/>
    <w:rsid w:val="001C1D83"/>
    <w:rsid w:val="001C2C99"/>
    <w:rsid w:val="001C4023"/>
    <w:rsid w:val="001C4A6C"/>
    <w:rsid w:val="001C59AB"/>
    <w:rsid w:val="001C788F"/>
    <w:rsid w:val="001D002A"/>
    <w:rsid w:val="001D2913"/>
    <w:rsid w:val="001D35B5"/>
    <w:rsid w:val="001D4285"/>
    <w:rsid w:val="001D5A95"/>
    <w:rsid w:val="001D7B8F"/>
    <w:rsid w:val="001E241C"/>
    <w:rsid w:val="001E263A"/>
    <w:rsid w:val="001E321B"/>
    <w:rsid w:val="001E481C"/>
    <w:rsid w:val="001E4AA5"/>
    <w:rsid w:val="001E4CCE"/>
    <w:rsid w:val="001F01A1"/>
    <w:rsid w:val="001F0ACF"/>
    <w:rsid w:val="001F1C53"/>
    <w:rsid w:val="001F2CE4"/>
    <w:rsid w:val="001F3199"/>
    <w:rsid w:val="001F6985"/>
    <w:rsid w:val="001F6ABB"/>
    <w:rsid w:val="001F72D0"/>
    <w:rsid w:val="001F7966"/>
    <w:rsid w:val="00201240"/>
    <w:rsid w:val="00202AB9"/>
    <w:rsid w:val="00203AED"/>
    <w:rsid w:val="00204E86"/>
    <w:rsid w:val="0021081E"/>
    <w:rsid w:val="002124C6"/>
    <w:rsid w:val="002126ED"/>
    <w:rsid w:val="002134C6"/>
    <w:rsid w:val="002143D3"/>
    <w:rsid w:val="002171BE"/>
    <w:rsid w:val="002208EC"/>
    <w:rsid w:val="002267E7"/>
    <w:rsid w:val="00226865"/>
    <w:rsid w:val="00226BCA"/>
    <w:rsid w:val="00226CED"/>
    <w:rsid w:val="00226D08"/>
    <w:rsid w:val="00226E13"/>
    <w:rsid w:val="002270DF"/>
    <w:rsid w:val="00227359"/>
    <w:rsid w:val="00227A0C"/>
    <w:rsid w:val="00231A12"/>
    <w:rsid w:val="0023262D"/>
    <w:rsid w:val="00234C61"/>
    <w:rsid w:val="00235501"/>
    <w:rsid w:val="00236D82"/>
    <w:rsid w:val="00237722"/>
    <w:rsid w:val="002379AD"/>
    <w:rsid w:val="00240A39"/>
    <w:rsid w:val="00240D00"/>
    <w:rsid w:val="00241797"/>
    <w:rsid w:val="002432EA"/>
    <w:rsid w:val="00243FE0"/>
    <w:rsid w:val="00244800"/>
    <w:rsid w:val="00244FAE"/>
    <w:rsid w:val="00245745"/>
    <w:rsid w:val="00247C70"/>
    <w:rsid w:val="00250586"/>
    <w:rsid w:val="002514C3"/>
    <w:rsid w:val="00251A3B"/>
    <w:rsid w:val="002521F0"/>
    <w:rsid w:val="00252B17"/>
    <w:rsid w:val="00252BB9"/>
    <w:rsid w:val="00252CD3"/>
    <w:rsid w:val="002533C7"/>
    <w:rsid w:val="00254417"/>
    <w:rsid w:val="00255812"/>
    <w:rsid w:val="00260224"/>
    <w:rsid w:val="00263EB1"/>
    <w:rsid w:val="0026419F"/>
    <w:rsid w:val="00265991"/>
    <w:rsid w:val="00265FBC"/>
    <w:rsid w:val="002678F3"/>
    <w:rsid w:val="00267D48"/>
    <w:rsid w:val="00270A60"/>
    <w:rsid w:val="0027108A"/>
    <w:rsid w:val="00272491"/>
    <w:rsid w:val="00273C99"/>
    <w:rsid w:val="00275D6A"/>
    <w:rsid w:val="00277988"/>
    <w:rsid w:val="00280EBB"/>
    <w:rsid w:val="0028161C"/>
    <w:rsid w:val="002816E8"/>
    <w:rsid w:val="002840F0"/>
    <w:rsid w:val="00284EAB"/>
    <w:rsid w:val="002861D5"/>
    <w:rsid w:val="00291AB8"/>
    <w:rsid w:val="00291D4C"/>
    <w:rsid w:val="002923F3"/>
    <w:rsid w:val="002952A2"/>
    <w:rsid w:val="002954BF"/>
    <w:rsid w:val="00296225"/>
    <w:rsid w:val="002963CD"/>
    <w:rsid w:val="00297D46"/>
    <w:rsid w:val="00297EE8"/>
    <w:rsid w:val="002A04EB"/>
    <w:rsid w:val="002A19A1"/>
    <w:rsid w:val="002A2025"/>
    <w:rsid w:val="002A2965"/>
    <w:rsid w:val="002A2A0F"/>
    <w:rsid w:val="002A64A8"/>
    <w:rsid w:val="002A6D4B"/>
    <w:rsid w:val="002A7206"/>
    <w:rsid w:val="002B0C97"/>
    <w:rsid w:val="002B345C"/>
    <w:rsid w:val="002B36BA"/>
    <w:rsid w:val="002B6610"/>
    <w:rsid w:val="002B694D"/>
    <w:rsid w:val="002B7248"/>
    <w:rsid w:val="002C0649"/>
    <w:rsid w:val="002C47B9"/>
    <w:rsid w:val="002C7439"/>
    <w:rsid w:val="002D043D"/>
    <w:rsid w:val="002D2611"/>
    <w:rsid w:val="002D530C"/>
    <w:rsid w:val="002D55CD"/>
    <w:rsid w:val="002E0FB6"/>
    <w:rsid w:val="002E118E"/>
    <w:rsid w:val="002E2692"/>
    <w:rsid w:val="002E3881"/>
    <w:rsid w:val="002E484B"/>
    <w:rsid w:val="002E550D"/>
    <w:rsid w:val="002E5F03"/>
    <w:rsid w:val="002E6079"/>
    <w:rsid w:val="002F0215"/>
    <w:rsid w:val="002F181E"/>
    <w:rsid w:val="002F2343"/>
    <w:rsid w:val="002F24E7"/>
    <w:rsid w:val="002F2C27"/>
    <w:rsid w:val="002F33C6"/>
    <w:rsid w:val="002F3599"/>
    <w:rsid w:val="002F3CDA"/>
    <w:rsid w:val="002F3F63"/>
    <w:rsid w:val="002F401B"/>
    <w:rsid w:val="002F4FD8"/>
    <w:rsid w:val="002F779C"/>
    <w:rsid w:val="0030046C"/>
    <w:rsid w:val="00300A88"/>
    <w:rsid w:val="003015CA"/>
    <w:rsid w:val="00302F36"/>
    <w:rsid w:val="00303680"/>
    <w:rsid w:val="003059A3"/>
    <w:rsid w:val="00305A07"/>
    <w:rsid w:val="003112B7"/>
    <w:rsid w:val="003114F1"/>
    <w:rsid w:val="00311875"/>
    <w:rsid w:val="00311DB6"/>
    <w:rsid w:val="003129DA"/>
    <w:rsid w:val="0031562B"/>
    <w:rsid w:val="00315A6E"/>
    <w:rsid w:val="00316569"/>
    <w:rsid w:val="00322A29"/>
    <w:rsid w:val="0032343B"/>
    <w:rsid w:val="0032428F"/>
    <w:rsid w:val="00326E19"/>
    <w:rsid w:val="00327EA6"/>
    <w:rsid w:val="003328A7"/>
    <w:rsid w:val="0033362D"/>
    <w:rsid w:val="00337E2B"/>
    <w:rsid w:val="00337E8D"/>
    <w:rsid w:val="0034014E"/>
    <w:rsid w:val="0034138F"/>
    <w:rsid w:val="00343AD9"/>
    <w:rsid w:val="00343D27"/>
    <w:rsid w:val="003447B8"/>
    <w:rsid w:val="00345E1D"/>
    <w:rsid w:val="0034635B"/>
    <w:rsid w:val="0034678B"/>
    <w:rsid w:val="003468B6"/>
    <w:rsid w:val="003473CF"/>
    <w:rsid w:val="00350337"/>
    <w:rsid w:val="0035285E"/>
    <w:rsid w:val="003542DA"/>
    <w:rsid w:val="00354953"/>
    <w:rsid w:val="00354F7D"/>
    <w:rsid w:val="0036332A"/>
    <w:rsid w:val="00363527"/>
    <w:rsid w:val="0036364B"/>
    <w:rsid w:val="00364CE8"/>
    <w:rsid w:val="00364E8C"/>
    <w:rsid w:val="00365D9C"/>
    <w:rsid w:val="00366E83"/>
    <w:rsid w:val="0037180D"/>
    <w:rsid w:val="00371D32"/>
    <w:rsid w:val="00371D3E"/>
    <w:rsid w:val="00372EED"/>
    <w:rsid w:val="003732F9"/>
    <w:rsid w:val="00374C45"/>
    <w:rsid w:val="003757F8"/>
    <w:rsid w:val="00381EA5"/>
    <w:rsid w:val="003822DC"/>
    <w:rsid w:val="00384071"/>
    <w:rsid w:val="00385426"/>
    <w:rsid w:val="00386389"/>
    <w:rsid w:val="00386E6F"/>
    <w:rsid w:val="00387180"/>
    <w:rsid w:val="00387DC2"/>
    <w:rsid w:val="00390013"/>
    <w:rsid w:val="003916D6"/>
    <w:rsid w:val="00391ABB"/>
    <w:rsid w:val="003961FF"/>
    <w:rsid w:val="0039763F"/>
    <w:rsid w:val="003A0631"/>
    <w:rsid w:val="003A232F"/>
    <w:rsid w:val="003A2502"/>
    <w:rsid w:val="003A263E"/>
    <w:rsid w:val="003B0137"/>
    <w:rsid w:val="003B38D4"/>
    <w:rsid w:val="003B56E6"/>
    <w:rsid w:val="003B7E72"/>
    <w:rsid w:val="003C041B"/>
    <w:rsid w:val="003C1756"/>
    <w:rsid w:val="003C2DB1"/>
    <w:rsid w:val="003C3235"/>
    <w:rsid w:val="003C34E6"/>
    <w:rsid w:val="003C4F76"/>
    <w:rsid w:val="003C7685"/>
    <w:rsid w:val="003C7AFD"/>
    <w:rsid w:val="003D4143"/>
    <w:rsid w:val="003D48B3"/>
    <w:rsid w:val="003D6D1B"/>
    <w:rsid w:val="003E1CD0"/>
    <w:rsid w:val="003E380E"/>
    <w:rsid w:val="003E58F3"/>
    <w:rsid w:val="003E7000"/>
    <w:rsid w:val="003F15A1"/>
    <w:rsid w:val="003F1E48"/>
    <w:rsid w:val="003F1F4B"/>
    <w:rsid w:val="003F2DCE"/>
    <w:rsid w:val="003F36B5"/>
    <w:rsid w:val="003F397A"/>
    <w:rsid w:val="003F4340"/>
    <w:rsid w:val="003F591E"/>
    <w:rsid w:val="003F5AC6"/>
    <w:rsid w:val="003F7008"/>
    <w:rsid w:val="00400010"/>
    <w:rsid w:val="0040121E"/>
    <w:rsid w:val="004029A9"/>
    <w:rsid w:val="0040416E"/>
    <w:rsid w:val="0040678A"/>
    <w:rsid w:val="00410799"/>
    <w:rsid w:val="0041425B"/>
    <w:rsid w:val="00414524"/>
    <w:rsid w:val="004147F5"/>
    <w:rsid w:val="00414FC1"/>
    <w:rsid w:val="00416D3F"/>
    <w:rsid w:val="00416E5C"/>
    <w:rsid w:val="00416F9E"/>
    <w:rsid w:val="0042082D"/>
    <w:rsid w:val="004211B7"/>
    <w:rsid w:val="00421E0F"/>
    <w:rsid w:val="00421E53"/>
    <w:rsid w:val="00422C55"/>
    <w:rsid w:val="00424FD0"/>
    <w:rsid w:val="00426230"/>
    <w:rsid w:val="00426F71"/>
    <w:rsid w:val="0043197B"/>
    <w:rsid w:val="00432A86"/>
    <w:rsid w:val="004347C5"/>
    <w:rsid w:val="004414D9"/>
    <w:rsid w:val="0044157B"/>
    <w:rsid w:val="0044197E"/>
    <w:rsid w:val="0044439E"/>
    <w:rsid w:val="004445B9"/>
    <w:rsid w:val="0044768A"/>
    <w:rsid w:val="00450660"/>
    <w:rsid w:val="004529F6"/>
    <w:rsid w:val="00453122"/>
    <w:rsid w:val="004540FC"/>
    <w:rsid w:val="00456B7B"/>
    <w:rsid w:val="004572DD"/>
    <w:rsid w:val="00460E96"/>
    <w:rsid w:val="00461F4A"/>
    <w:rsid w:val="00462B36"/>
    <w:rsid w:val="00462DFA"/>
    <w:rsid w:val="00463A26"/>
    <w:rsid w:val="004644FB"/>
    <w:rsid w:val="0046588B"/>
    <w:rsid w:val="00465E18"/>
    <w:rsid w:val="0046666A"/>
    <w:rsid w:val="0047319B"/>
    <w:rsid w:val="00473822"/>
    <w:rsid w:val="004754B5"/>
    <w:rsid w:val="004758EC"/>
    <w:rsid w:val="00475F89"/>
    <w:rsid w:val="00476179"/>
    <w:rsid w:val="004763AB"/>
    <w:rsid w:val="00481085"/>
    <w:rsid w:val="004813D6"/>
    <w:rsid w:val="00481763"/>
    <w:rsid w:val="00482A43"/>
    <w:rsid w:val="004835BD"/>
    <w:rsid w:val="00486A0D"/>
    <w:rsid w:val="00486FCE"/>
    <w:rsid w:val="00487D1F"/>
    <w:rsid w:val="00491AB0"/>
    <w:rsid w:val="00494A45"/>
    <w:rsid w:val="00494FAA"/>
    <w:rsid w:val="00495A18"/>
    <w:rsid w:val="00495E80"/>
    <w:rsid w:val="004A3167"/>
    <w:rsid w:val="004A39D4"/>
    <w:rsid w:val="004A3E43"/>
    <w:rsid w:val="004A5DF3"/>
    <w:rsid w:val="004A6FCC"/>
    <w:rsid w:val="004A7514"/>
    <w:rsid w:val="004B0B31"/>
    <w:rsid w:val="004B0FF2"/>
    <w:rsid w:val="004B128E"/>
    <w:rsid w:val="004B37DE"/>
    <w:rsid w:val="004B4D86"/>
    <w:rsid w:val="004B537C"/>
    <w:rsid w:val="004B5513"/>
    <w:rsid w:val="004B59DB"/>
    <w:rsid w:val="004B6114"/>
    <w:rsid w:val="004B6605"/>
    <w:rsid w:val="004B75D3"/>
    <w:rsid w:val="004B79F8"/>
    <w:rsid w:val="004C01BA"/>
    <w:rsid w:val="004C5014"/>
    <w:rsid w:val="004C5A0C"/>
    <w:rsid w:val="004C6789"/>
    <w:rsid w:val="004C7FF2"/>
    <w:rsid w:val="004D27C1"/>
    <w:rsid w:val="004D2C60"/>
    <w:rsid w:val="004D3D47"/>
    <w:rsid w:val="004D41F8"/>
    <w:rsid w:val="004D58FC"/>
    <w:rsid w:val="004D7AC2"/>
    <w:rsid w:val="004E043C"/>
    <w:rsid w:val="004E0D97"/>
    <w:rsid w:val="004E258D"/>
    <w:rsid w:val="004E31CE"/>
    <w:rsid w:val="004E39A3"/>
    <w:rsid w:val="004E6327"/>
    <w:rsid w:val="004E6388"/>
    <w:rsid w:val="004E6908"/>
    <w:rsid w:val="004E6990"/>
    <w:rsid w:val="004F0987"/>
    <w:rsid w:val="004F1A83"/>
    <w:rsid w:val="004F1BA5"/>
    <w:rsid w:val="004F1C6C"/>
    <w:rsid w:val="004F2769"/>
    <w:rsid w:val="004F3FEC"/>
    <w:rsid w:val="004F4F9F"/>
    <w:rsid w:val="004F5AF1"/>
    <w:rsid w:val="004F7413"/>
    <w:rsid w:val="0050086B"/>
    <w:rsid w:val="00501BB2"/>
    <w:rsid w:val="00501C0D"/>
    <w:rsid w:val="00502F84"/>
    <w:rsid w:val="005032BB"/>
    <w:rsid w:val="00503E79"/>
    <w:rsid w:val="00505D87"/>
    <w:rsid w:val="00506180"/>
    <w:rsid w:val="00506D2E"/>
    <w:rsid w:val="00507307"/>
    <w:rsid w:val="00507308"/>
    <w:rsid w:val="00511C39"/>
    <w:rsid w:val="00512B1A"/>
    <w:rsid w:val="00512B98"/>
    <w:rsid w:val="00512E7A"/>
    <w:rsid w:val="005152FC"/>
    <w:rsid w:val="00516B0C"/>
    <w:rsid w:val="00520B53"/>
    <w:rsid w:val="00521320"/>
    <w:rsid w:val="0052209B"/>
    <w:rsid w:val="005245F2"/>
    <w:rsid w:val="005257D3"/>
    <w:rsid w:val="00525C95"/>
    <w:rsid w:val="00525FFB"/>
    <w:rsid w:val="00526050"/>
    <w:rsid w:val="005262AB"/>
    <w:rsid w:val="00526519"/>
    <w:rsid w:val="00531AFE"/>
    <w:rsid w:val="00534263"/>
    <w:rsid w:val="00536886"/>
    <w:rsid w:val="00537D76"/>
    <w:rsid w:val="0054072B"/>
    <w:rsid w:val="0054115B"/>
    <w:rsid w:val="005416C8"/>
    <w:rsid w:val="00543B2A"/>
    <w:rsid w:val="00543F6B"/>
    <w:rsid w:val="00544E57"/>
    <w:rsid w:val="00545140"/>
    <w:rsid w:val="00545C69"/>
    <w:rsid w:val="00546F07"/>
    <w:rsid w:val="005507D2"/>
    <w:rsid w:val="00550A42"/>
    <w:rsid w:val="0055216D"/>
    <w:rsid w:val="005531D2"/>
    <w:rsid w:val="005542DB"/>
    <w:rsid w:val="00555F7A"/>
    <w:rsid w:val="00557EE7"/>
    <w:rsid w:val="005609F9"/>
    <w:rsid w:val="005610E7"/>
    <w:rsid w:val="005634BB"/>
    <w:rsid w:val="00564391"/>
    <w:rsid w:val="00565D1B"/>
    <w:rsid w:val="00573B48"/>
    <w:rsid w:val="005740B2"/>
    <w:rsid w:val="00574874"/>
    <w:rsid w:val="005774B1"/>
    <w:rsid w:val="00580454"/>
    <w:rsid w:val="00581CDA"/>
    <w:rsid w:val="00582E7C"/>
    <w:rsid w:val="00583626"/>
    <w:rsid w:val="005847F2"/>
    <w:rsid w:val="00585B68"/>
    <w:rsid w:val="005903A0"/>
    <w:rsid w:val="005942E2"/>
    <w:rsid w:val="00594425"/>
    <w:rsid w:val="00596C60"/>
    <w:rsid w:val="005A2084"/>
    <w:rsid w:val="005A7648"/>
    <w:rsid w:val="005B0212"/>
    <w:rsid w:val="005B0CDC"/>
    <w:rsid w:val="005B10BB"/>
    <w:rsid w:val="005B2F7D"/>
    <w:rsid w:val="005B3272"/>
    <w:rsid w:val="005B39FB"/>
    <w:rsid w:val="005B51A2"/>
    <w:rsid w:val="005C024A"/>
    <w:rsid w:val="005C0FD3"/>
    <w:rsid w:val="005C3011"/>
    <w:rsid w:val="005C3351"/>
    <w:rsid w:val="005C4BA6"/>
    <w:rsid w:val="005C7D4F"/>
    <w:rsid w:val="005D11C3"/>
    <w:rsid w:val="005D35C9"/>
    <w:rsid w:val="005D3C95"/>
    <w:rsid w:val="005D477F"/>
    <w:rsid w:val="005D4800"/>
    <w:rsid w:val="005D6D24"/>
    <w:rsid w:val="005E1193"/>
    <w:rsid w:val="005E5599"/>
    <w:rsid w:val="005E5600"/>
    <w:rsid w:val="005E5602"/>
    <w:rsid w:val="005E5C27"/>
    <w:rsid w:val="005E5CDF"/>
    <w:rsid w:val="005F0015"/>
    <w:rsid w:val="005F07D6"/>
    <w:rsid w:val="005F0F8F"/>
    <w:rsid w:val="005F4083"/>
    <w:rsid w:val="005F43F1"/>
    <w:rsid w:val="005F49E4"/>
    <w:rsid w:val="005F7B46"/>
    <w:rsid w:val="00601341"/>
    <w:rsid w:val="00601E03"/>
    <w:rsid w:val="00602432"/>
    <w:rsid w:val="00603B5C"/>
    <w:rsid w:val="00603BD9"/>
    <w:rsid w:val="006044E2"/>
    <w:rsid w:val="00604A5C"/>
    <w:rsid w:val="0060540C"/>
    <w:rsid w:val="006055A8"/>
    <w:rsid w:val="00605BCC"/>
    <w:rsid w:val="00605BEC"/>
    <w:rsid w:val="00607CBC"/>
    <w:rsid w:val="006100D3"/>
    <w:rsid w:val="00614528"/>
    <w:rsid w:val="00614CE9"/>
    <w:rsid w:val="00614F37"/>
    <w:rsid w:val="006151B4"/>
    <w:rsid w:val="00616285"/>
    <w:rsid w:val="00616462"/>
    <w:rsid w:val="006170DF"/>
    <w:rsid w:val="00620538"/>
    <w:rsid w:val="006211EF"/>
    <w:rsid w:val="00621C51"/>
    <w:rsid w:val="00621FDF"/>
    <w:rsid w:val="00622B1B"/>
    <w:rsid w:val="006231D1"/>
    <w:rsid w:val="00623FE7"/>
    <w:rsid w:val="00624EF0"/>
    <w:rsid w:val="006251CF"/>
    <w:rsid w:val="00626C9A"/>
    <w:rsid w:val="00626F47"/>
    <w:rsid w:val="006279E2"/>
    <w:rsid w:val="00627D11"/>
    <w:rsid w:val="00627F3E"/>
    <w:rsid w:val="006300D1"/>
    <w:rsid w:val="006311D8"/>
    <w:rsid w:val="006343FF"/>
    <w:rsid w:val="00637CCD"/>
    <w:rsid w:val="00637DBC"/>
    <w:rsid w:val="00642204"/>
    <w:rsid w:val="00645749"/>
    <w:rsid w:val="006462A8"/>
    <w:rsid w:val="00646EC8"/>
    <w:rsid w:val="006515D3"/>
    <w:rsid w:val="0065255D"/>
    <w:rsid w:val="0065432D"/>
    <w:rsid w:val="0065793D"/>
    <w:rsid w:val="006600E1"/>
    <w:rsid w:val="00660360"/>
    <w:rsid w:val="0066247E"/>
    <w:rsid w:val="00662E51"/>
    <w:rsid w:val="00664A17"/>
    <w:rsid w:val="00664E0A"/>
    <w:rsid w:val="00664E6C"/>
    <w:rsid w:val="00665958"/>
    <w:rsid w:val="00666E68"/>
    <w:rsid w:val="00672B27"/>
    <w:rsid w:val="0067717A"/>
    <w:rsid w:val="006775CE"/>
    <w:rsid w:val="00682BCF"/>
    <w:rsid w:val="00682D0E"/>
    <w:rsid w:val="00683516"/>
    <w:rsid w:val="006840B5"/>
    <w:rsid w:val="00684C54"/>
    <w:rsid w:val="00686FE9"/>
    <w:rsid w:val="00687470"/>
    <w:rsid w:val="00687958"/>
    <w:rsid w:val="00687CBB"/>
    <w:rsid w:val="0069047F"/>
    <w:rsid w:val="00693165"/>
    <w:rsid w:val="00693872"/>
    <w:rsid w:val="00694453"/>
    <w:rsid w:val="006956D9"/>
    <w:rsid w:val="00695C54"/>
    <w:rsid w:val="00695C85"/>
    <w:rsid w:val="006963B2"/>
    <w:rsid w:val="00697542"/>
    <w:rsid w:val="00697671"/>
    <w:rsid w:val="006A3097"/>
    <w:rsid w:val="006A3F40"/>
    <w:rsid w:val="006A507C"/>
    <w:rsid w:val="006A578F"/>
    <w:rsid w:val="006A7A94"/>
    <w:rsid w:val="006B03EE"/>
    <w:rsid w:val="006B121E"/>
    <w:rsid w:val="006B12C1"/>
    <w:rsid w:val="006B1749"/>
    <w:rsid w:val="006B4A0B"/>
    <w:rsid w:val="006B56C2"/>
    <w:rsid w:val="006B5BFB"/>
    <w:rsid w:val="006B5CD3"/>
    <w:rsid w:val="006B68BD"/>
    <w:rsid w:val="006B6DB3"/>
    <w:rsid w:val="006B7073"/>
    <w:rsid w:val="006C070A"/>
    <w:rsid w:val="006C16F5"/>
    <w:rsid w:val="006C2D84"/>
    <w:rsid w:val="006C3A14"/>
    <w:rsid w:val="006C6925"/>
    <w:rsid w:val="006C72B6"/>
    <w:rsid w:val="006D0AD5"/>
    <w:rsid w:val="006D0AD6"/>
    <w:rsid w:val="006D0CE7"/>
    <w:rsid w:val="006D128B"/>
    <w:rsid w:val="006D2B7F"/>
    <w:rsid w:val="006D41B6"/>
    <w:rsid w:val="006D445D"/>
    <w:rsid w:val="006D45BD"/>
    <w:rsid w:val="006D4FED"/>
    <w:rsid w:val="006D61C6"/>
    <w:rsid w:val="006D6706"/>
    <w:rsid w:val="006D6D6E"/>
    <w:rsid w:val="006E1087"/>
    <w:rsid w:val="006E65D5"/>
    <w:rsid w:val="006E772D"/>
    <w:rsid w:val="006F1BC2"/>
    <w:rsid w:val="006F3846"/>
    <w:rsid w:val="006F53E5"/>
    <w:rsid w:val="006F54B0"/>
    <w:rsid w:val="006F59AC"/>
    <w:rsid w:val="006F63DA"/>
    <w:rsid w:val="006F65AB"/>
    <w:rsid w:val="00700128"/>
    <w:rsid w:val="007011FC"/>
    <w:rsid w:val="00701792"/>
    <w:rsid w:val="00701CA6"/>
    <w:rsid w:val="007031E6"/>
    <w:rsid w:val="0070333E"/>
    <w:rsid w:val="00703520"/>
    <w:rsid w:val="007044D5"/>
    <w:rsid w:val="007056B8"/>
    <w:rsid w:val="00706986"/>
    <w:rsid w:val="00710029"/>
    <w:rsid w:val="00711019"/>
    <w:rsid w:val="007112A7"/>
    <w:rsid w:val="00712261"/>
    <w:rsid w:val="007122BF"/>
    <w:rsid w:val="00712B44"/>
    <w:rsid w:val="007136CC"/>
    <w:rsid w:val="00714A54"/>
    <w:rsid w:val="00717055"/>
    <w:rsid w:val="007206CA"/>
    <w:rsid w:val="00720C64"/>
    <w:rsid w:val="00720ED0"/>
    <w:rsid w:val="007255FE"/>
    <w:rsid w:val="0072729D"/>
    <w:rsid w:val="007309C8"/>
    <w:rsid w:val="007309EC"/>
    <w:rsid w:val="00731568"/>
    <w:rsid w:val="00731DE5"/>
    <w:rsid w:val="00731FE7"/>
    <w:rsid w:val="007324B2"/>
    <w:rsid w:val="00732EB5"/>
    <w:rsid w:val="007337B3"/>
    <w:rsid w:val="007359DD"/>
    <w:rsid w:val="00743975"/>
    <w:rsid w:val="00744144"/>
    <w:rsid w:val="00745665"/>
    <w:rsid w:val="007463C9"/>
    <w:rsid w:val="00750296"/>
    <w:rsid w:val="007504C0"/>
    <w:rsid w:val="007507B6"/>
    <w:rsid w:val="00750931"/>
    <w:rsid w:val="0075184A"/>
    <w:rsid w:val="00751E91"/>
    <w:rsid w:val="00751F6B"/>
    <w:rsid w:val="00753FE4"/>
    <w:rsid w:val="007540ED"/>
    <w:rsid w:val="007546D0"/>
    <w:rsid w:val="00754864"/>
    <w:rsid w:val="00754B6D"/>
    <w:rsid w:val="007573CD"/>
    <w:rsid w:val="00757E16"/>
    <w:rsid w:val="00762661"/>
    <w:rsid w:val="00763070"/>
    <w:rsid w:val="0076399F"/>
    <w:rsid w:val="00764249"/>
    <w:rsid w:val="00764633"/>
    <w:rsid w:val="00765252"/>
    <w:rsid w:val="007664C4"/>
    <w:rsid w:val="00766F9E"/>
    <w:rsid w:val="00770A5F"/>
    <w:rsid w:val="00771AAE"/>
    <w:rsid w:val="00772196"/>
    <w:rsid w:val="00773879"/>
    <w:rsid w:val="00774588"/>
    <w:rsid w:val="00774BF4"/>
    <w:rsid w:val="00775728"/>
    <w:rsid w:val="00775FFB"/>
    <w:rsid w:val="007767D0"/>
    <w:rsid w:val="00780271"/>
    <w:rsid w:val="00782618"/>
    <w:rsid w:val="00783816"/>
    <w:rsid w:val="00784391"/>
    <w:rsid w:val="00784838"/>
    <w:rsid w:val="00784D9B"/>
    <w:rsid w:val="00786363"/>
    <w:rsid w:val="0078719D"/>
    <w:rsid w:val="0078723C"/>
    <w:rsid w:val="00787463"/>
    <w:rsid w:val="00787A3E"/>
    <w:rsid w:val="00790BCB"/>
    <w:rsid w:val="00790D2F"/>
    <w:rsid w:val="00790D3D"/>
    <w:rsid w:val="007928B1"/>
    <w:rsid w:val="0079299F"/>
    <w:rsid w:val="007962D5"/>
    <w:rsid w:val="007A0298"/>
    <w:rsid w:val="007A0793"/>
    <w:rsid w:val="007A0944"/>
    <w:rsid w:val="007A1C13"/>
    <w:rsid w:val="007A26A1"/>
    <w:rsid w:val="007A358C"/>
    <w:rsid w:val="007A3C55"/>
    <w:rsid w:val="007A3F49"/>
    <w:rsid w:val="007A40A4"/>
    <w:rsid w:val="007A6E88"/>
    <w:rsid w:val="007B14B1"/>
    <w:rsid w:val="007B1D81"/>
    <w:rsid w:val="007B2A39"/>
    <w:rsid w:val="007B35DF"/>
    <w:rsid w:val="007B3D33"/>
    <w:rsid w:val="007B46DF"/>
    <w:rsid w:val="007B5AB6"/>
    <w:rsid w:val="007B6169"/>
    <w:rsid w:val="007B66C8"/>
    <w:rsid w:val="007B77C8"/>
    <w:rsid w:val="007B7B76"/>
    <w:rsid w:val="007B7D84"/>
    <w:rsid w:val="007C0AB5"/>
    <w:rsid w:val="007C0E93"/>
    <w:rsid w:val="007C270E"/>
    <w:rsid w:val="007C482B"/>
    <w:rsid w:val="007C48EC"/>
    <w:rsid w:val="007C6383"/>
    <w:rsid w:val="007C757E"/>
    <w:rsid w:val="007D06F6"/>
    <w:rsid w:val="007D0C31"/>
    <w:rsid w:val="007D463C"/>
    <w:rsid w:val="007D5356"/>
    <w:rsid w:val="007D597F"/>
    <w:rsid w:val="007D5D63"/>
    <w:rsid w:val="007D726D"/>
    <w:rsid w:val="007D79C2"/>
    <w:rsid w:val="007E0AE6"/>
    <w:rsid w:val="007E4ED0"/>
    <w:rsid w:val="007E59AF"/>
    <w:rsid w:val="007E5AEC"/>
    <w:rsid w:val="007F0FCE"/>
    <w:rsid w:val="007F1E48"/>
    <w:rsid w:val="007F3AC6"/>
    <w:rsid w:val="007F6056"/>
    <w:rsid w:val="00803A84"/>
    <w:rsid w:val="0080719F"/>
    <w:rsid w:val="008076FA"/>
    <w:rsid w:val="00810C7A"/>
    <w:rsid w:val="00811345"/>
    <w:rsid w:val="00812E18"/>
    <w:rsid w:val="00814B85"/>
    <w:rsid w:val="0081583C"/>
    <w:rsid w:val="008159C2"/>
    <w:rsid w:val="0081669D"/>
    <w:rsid w:val="00816F79"/>
    <w:rsid w:val="00817F05"/>
    <w:rsid w:val="00820AFC"/>
    <w:rsid w:val="00820D9C"/>
    <w:rsid w:val="00821129"/>
    <w:rsid w:val="00821D3B"/>
    <w:rsid w:val="008241D6"/>
    <w:rsid w:val="00825470"/>
    <w:rsid w:val="00825BAF"/>
    <w:rsid w:val="0082613C"/>
    <w:rsid w:val="0082737B"/>
    <w:rsid w:val="00830781"/>
    <w:rsid w:val="00830ACF"/>
    <w:rsid w:val="00831253"/>
    <w:rsid w:val="00834018"/>
    <w:rsid w:val="008341EC"/>
    <w:rsid w:val="00834EA9"/>
    <w:rsid w:val="008350FC"/>
    <w:rsid w:val="00836082"/>
    <w:rsid w:val="00836D89"/>
    <w:rsid w:val="0083748F"/>
    <w:rsid w:val="008379A0"/>
    <w:rsid w:val="00842B7E"/>
    <w:rsid w:val="00843820"/>
    <w:rsid w:val="00845447"/>
    <w:rsid w:val="008467B1"/>
    <w:rsid w:val="00850E51"/>
    <w:rsid w:val="00851770"/>
    <w:rsid w:val="008519C4"/>
    <w:rsid w:val="00851AC0"/>
    <w:rsid w:val="00851C96"/>
    <w:rsid w:val="00852318"/>
    <w:rsid w:val="008529B9"/>
    <w:rsid w:val="0085460A"/>
    <w:rsid w:val="0085790C"/>
    <w:rsid w:val="00860810"/>
    <w:rsid w:val="00861442"/>
    <w:rsid w:val="00861C7E"/>
    <w:rsid w:val="008624E8"/>
    <w:rsid w:val="00864B6D"/>
    <w:rsid w:val="00864BEB"/>
    <w:rsid w:val="00864FBB"/>
    <w:rsid w:val="00867CD9"/>
    <w:rsid w:val="00867F27"/>
    <w:rsid w:val="00871DF0"/>
    <w:rsid w:val="008722BD"/>
    <w:rsid w:val="008723E6"/>
    <w:rsid w:val="00872EFD"/>
    <w:rsid w:val="00874216"/>
    <w:rsid w:val="008750BC"/>
    <w:rsid w:val="0087556E"/>
    <w:rsid w:val="00876289"/>
    <w:rsid w:val="008803A2"/>
    <w:rsid w:val="008808FE"/>
    <w:rsid w:val="0088385B"/>
    <w:rsid w:val="00884649"/>
    <w:rsid w:val="00885010"/>
    <w:rsid w:val="00885305"/>
    <w:rsid w:val="008876B0"/>
    <w:rsid w:val="008906C7"/>
    <w:rsid w:val="008913DD"/>
    <w:rsid w:val="008954D1"/>
    <w:rsid w:val="008956F4"/>
    <w:rsid w:val="00896C47"/>
    <w:rsid w:val="008972EF"/>
    <w:rsid w:val="008A0333"/>
    <w:rsid w:val="008A1F66"/>
    <w:rsid w:val="008A20E4"/>
    <w:rsid w:val="008A321D"/>
    <w:rsid w:val="008A4D1D"/>
    <w:rsid w:val="008A75A4"/>
    <w:rsid w:val="008B0D26"/>
    <w:rsid w:val="008B29B4"/>
    <w:rsid w:val="008B4E91"/>
    <w:rsid w:val="008B565A"/>
    <w:rsid w:val="008B569D"/>
    <w:rsid w:val="008B5F16"/>
    <w:rsid w:val="008B5FBB"/>
    <w:rsid w:val="008B7842"/>
    <w:rsid w:val="008C23B0"/>
    <w:rsid w:val="008C2A98"/>
    <w:rsid w:val="008C2B08"/>
    <w:rsid w:val="008C3CE4"/>
    <w:rsid w:val="008C64EC"/>
    <w:rsid w:val="008D046F"/>
    <w:rsid w:val="008D06B6"/>
    <w:rsid w:val="008D10F4"/>
    <w:rsid w:val="008D2686"/>
    <w:rsid w:val="008D4A4A"/>
    <w:rsid w:val="008D6B12"/>
    <w:rsid w:val="008D6E2E"/>
    <w:rsid w:val="008E0B33"/>
    <w:rsid w:val="008E20C8"/>
    <w:rsid w:val="008E2A87"/>
    <w:rsid w:val="008E394A"/>
    <w:rsid w:val="008E425B"/>
    <w:rsid w:val="008E51D3"/>
    <w:rsid w:val="008E5674"/>
    <w:rsid w:val="008E5819"/>
    <w:rsid w:val="008F04B5"/>
    <w:rsid w:val="008F0A30"/>
    <w:rsid w:val="008F0AAC"/>
    <w:rsid w:val="008F10ED"/>
    <w:rsid w:val="008F36FB"/>
    <w:rsid w:val="008F3EB6"/>
    <w:rsid w:val="008F41CA"/>
    <w:rsid w:val="008F472F"/>
    <w:rsid w:val="008F5DB2"/>
    <w:rsid w:val="008F6E7A"/>
    <w:rsid w:val="009002DF"/>
    <w:rsid w:val="00900868"/>
    <w:rsid w:val="00901C8B"/>
    <w:rsid w:val="009050AB"/>
    <w:rsid w:val="0090765D"/>
    <w:rsid w:val="009077C4"/>
    <w:rsid w:val="00912C8D"/>
    <w:rsid w:val="00914D22"/>
    <w:rsid w:val="00914F3E"/>
    <w:rsid w:val="009217E5"/>
    <w:rsid w:val="00921B75"/>
    <w:rsid w:val="0092324F"/>
    <w:rsid w:val="00924343"/>
    <w:rsid w:val="00925F07"/>
    <w:rsid w:val="009261FB"/>
    <w:rsid w:val="00930F27"/>
    <w:rsid w:val="00931A3A"/>
    <w:rsid w:val="00931C32"/>
    <w:rsid w:val="009406DA"/>
    <w:rsid w:val="00940AFA"/>
    <w:rsid w:val="0094243E"/>
    <w:rsid w:val="00943B0E"/>
    <w:rsid w:val="009453EA"/>
    <w:rsid w:val="00945D2A"/>
    <w:rsid w:val="00947303"/>
    <w:rsid w:val="00950A9A"/>
    <w:rsid w:val="00952778"/>
    <w:rsid w:val="00960C80"/>
    <w:rsid w:val="009618D4"/>
    <w:rsid w:val="00962920"/>
    <w:rsid w:val="009638A1"/>
    <w:rsid w:val="009659E7"/>
    <w:rsid w:val="009708C0"/>
    <w:rsid w:val="00970A9C"/>
    <w:rsid w:val="00971388"/>
    <w:rsid w:val="0097229E"/>
    <w:rsid w:val="00972E2A"/>
    <w:rsid w:val="00976633"/>
    <w:rsid w:val="00977199"/>
    <w:rsid w:val="00977994"/>
    <w:rsid w:val="009779EC"/>
    <w:rsid w:val="00981FA9"/>
    <w:rsid w:val="00982261"/>
    <w:rsid w:val="00982564"/>
    <w:rsid w:val="0098280A"/>
    <w:rsid w:val="009830C1"/>
    <w:rsid w:val="00983EAC"/>
    <w:rsid w:val="00984302"/>
    <w:rsid w:val="0098488F"/>
    <w:rsid w:val="00986DFD"/>
    <w:rsid w:val="00986F30"/>
    <w:rsid w:val="00990558"/>
    <w:rsid w:val="00990D3E"/>
    <w:rsid w:val="00991026"/>
    <w:rsid w:val="00991FEB"/>
    <w:rsid w:val="0099228C"/>
    <w:rsid w:val="009923B1"/>
    <w:rsid w:val="0099416F"/>
    <w:rsid w:val="009947FB"/>
    <w:rsid w:val="00994E9C"/>
    <w:rsid w:val="00995CA2"/>
    <w:rsid w:val="0099638B"/>
    <w:rsid w:val="00997E05"/>
    <w:rsid w:val="009A1206"/>
    <w:rsid w:val="009A1B2D"/>
    <w:rsid w:val="009A3F38"/>
    <w:rsid w:val="009A453E"/>
    <w:rsid w:val="009A4A59"/>
    <w:rsid w:val="009A5477"/>
    <w:rsid w:val="009A64E0"/>
    <w:rsid w:val="009A6853"/>
    <w:rsid w:val="009A6ED3"/>
    <w:rsid w:val="009B0B28"/>
    <w:rsid w:val="009B0E9D"/>
    <w:rsid w:val="009B1291"/>
    <w:rsid w:val="009B16BE"/>
    <w:rsid w:val="009B17A1"/>
    <w:rsid w:val="009B4526"/>
    <w:rsid w:val="009B4603"/>
    <w:rsid w:val="009C067F"/>
    <w:rsid w:val="009C2A46"/>
    <w:rsid w:val="009C2A72"/>
    <w:rsid w:val="009C2E85"/>
    <w:rsid w:val="009C42D0"/>
    <w:rsid w:val="009C52F2"/>
    <w:rsid w:val="009C55D9"/>
    <w:rsid w:val="009D091F"/>
    <w:rsid w:val="009D1095"/>
    <w:rsid w:val="009D17AB"/>
    <w:rsid w:val="009D3D0F"/>
    <w:rsid w:val="009D3E00"/>
    <w:rsid w:val="009D4824"/>
    <w:rsid w:val="009D49C4"/>
    <w:rsid w:val="009D5926"/>
    <w:rsid w:val="009D60E7"/>
    <w:rsid w:val="009D692E"/>
    <w:rsid w:val="009D742A"/>
    <w:rsid w:val="009D77A7"/>
    <w:rsid w:val="009E023B"/>
    <w:rsid w:val="009E08AC"/>
    <w:rsid w:val="009E0D67"/>
    <w:rsid w:val="009E4DD5"/>
    <w:rsid w:val="009E6920"/>
    <w:rsid w:val="009E6BEE"/>
    <w:rsid w:val="009E78A7"/>
    <w:rsid w:val="009E7DF0"/>
    <w:rsid w:val="009F0436"/>
    <w:rsid w:val="009F045B"/>
    <w:rsid w:val="009F2092"/>
    <w:rsid w:val="009F20F5"/>
    <w:rsid w:val="009F3CA4"/>
    <w:rsid w:val="009F4E76"/>
    <w:rsid w:val="009F694D"/>
    <w:rsid w:val="00A00997"/>
    <w:rsid w:val="00A0150B"/>
    <w:rsid w:val="00A019B3"/>
    <w:rsid w:val="00A01F4B"/>
    <w:rsid w:val="00A02FCA"/>
    <w:rsid w:val="00A03011"/>
    <w:rsid w:val="00A03AF6"/>
    <w:rsid w:val="00A06753"/>
    <w:rsid w:val="00A0742C"/>
    <w:rsid w:val="00A07479"/>
    <w:rsid w:val="00A133F0"/>
    <w:rsid w:val="00A13584"/>
    <w:rsid w:val="00A14904"/>
    <w:rsid w:val="00A171F8"/>
    <w:rsid w:val="00A2069E"/>
    <w:rsid w:val="00A21CD7"/>
    <w:rsid w:val="00A22ACF"/>
    <w:rsid w:val="00A22EEE"/>
    <w:rsid w:val="00A24351"/>
    <w:rsid w:val="00A25668"/>
    <w:rsid w:val="00A266CA"/>
    <w:rsid w:val="00A30EEC"/>
    <w:rsid w:val="00A31690"/>
    <w:rsid w:val="00A31AA8"/>
    <w:rsid w:val="00A31ED3"/>
    <w:rsid w:val="00A33121"/>
    <w:rsid w:val="00A35AE6"/>
    <w:rsid w:val="00A362F0"/>
    <w:rsid w:val="00A37B41"/>
    <w:rsid w:val="00A37CD2"/>
    <w:rsid w:val="00A40859"/>
    <w:rsid w:val="00A41E1E"/>
    <w:rsid w:val="00A43F92"/>
    <w:rsid w:val="00A463D3"/>
    <w:rsid w:val="00A502C2"/>
    <w:rsid w:val="00A51A97"/>
    <w:rsid w:val="00A535FE"/>
    <w:rsid w:val="00A57EA3"/>
    <w:rsid w:val="00A57FE0"/>
    <w:rsid w:val="00A60257"/>
    <w:rsid w:val="00A604D1"/>
    <w:rsid w:val="00A60A7F"/>
    <w:rsid w:val="00A61486"/>
    <w:rsid w:val="00A61C07"/>
    <w:rsid w:val="00A62A70"/>
    <w:rsid w:val="00A634EF"/>
    <w:rsid w:val="00A648C0"/>
    <w:rsid w:val="00A64DBF"/>
    <w:rsid w:val="00A655E9"/>
    <w:rsid w:val="00A65F0E"/>
    <w:rsid w:val="00A669B2"/>
    <w:rsid w:val="00A66E67"/>
    <w:rsid w:val="00A67E1A"/>
    <w:rsid w:val="00A704B7"/>
    <w:rsid w:val="00A72638"/>
    <w:rsid w:val="00A77B2A"/>
    <w:rsid w:val="00A83830"/>
    <w:rsid w:val="00A83959"/>
    <w:rsid w:val="00A8472C"/>
    <w:rsid w:val="00A85825"/>
    <w:rsid w:val="00A8612F"/>
    <w:rsid w:val="00A87194"/>
    <w:rsid w:val="00A902F2"/>
    <w:rsid w:val="00A91D2E"/>
    <w:rsid w:val="00A92CC5"/>
    <w:rsid w:val="00A9336A"/>
    <w:rsid w:val="00A93430"/>
    <w:rsid w:val="00A93E01"/>
    <w:rsid w:val="00A94563"/>
    <w:rsid w:val="00A955AA"/>
    <w:rsid w:val="00A95A7E"/>
    <w:rsid w:val="00AA05F7"/>
    <w:rsid w:val="00AA3300"/>
    <w:rsid w:val="00AA6E5C"/>
    <w:rsid w:val="00AA71AB"/>
    <w:rsid w:val="00AB0223"/>
    <w:rsid w:val="00AB0BD3"/>
    <w:rsid w:val="00AB1600"/>
    <w:rsid w:val="00AB3DC8"/>
    <w:rsid w:val="00AB3E7D"/>
    <w:rsid w:val="00AB496E"/>
    <w:rsid w:val="00AB678F"/>
    <w:rsid w:val="00AB6851"/>
    <w:rsid w:val="00AB6F01"/>
    <w:rsid w:val="00AB7A2A"/>
    <w:rsid w:val="00AB7D4E"/>
    <w:rsid w:val="00AC1B67"/>
    <w:rsid w:val="00AC30A6"/>
    <w:rsid w:val="00AC311A"/>
    <w:rsid w:val="00AC4213"/>
    <w:rsid w:val="00AC5B19"/>
    <w:rsid w:val="00AC5EC5"/>
    <w:rsid w:val="00AC6A9C"/>
    <w:rsid w:val="00AC7912"/>
    <w:rsid w:val="00AC7DFC"/>
    <w:rsid w:val="00AD1073"/>
    <w:rsid w:val="00AD2297"/>
    <w:rsid w:val="00AD5538"/>
    <w:rsid w:val="00AD6101"/>
    <w:rsid w:val="00AD6140"/>
    <w:rsid w:val="00AD7811"/>
    <w:rsid w:val="00AE223F"/>
    <w:rsid w:val="00AE2D8B"/>
    <w:rsid w:val="00AE31D8"/>
    <w:rsid w:val="00AE63C2"/>
    <w:rsid w:val="00AF25CF"/>
    <w:rsid w:val="00AF2884"/>
    <w:rsid w:val="00AF294E"/>
    <w:rsid w:val="00AF2DE2"/>
    <w:rsid w:val="00AF31DC"/>
    <w:rsid w:val="00AF33DF"/>
    <w:rsid w:val="00AF3B5D"/>
    <w:rsid w:val="00AF43A0"/>
    <w:rsid w:val="00AF64F7"/>
    <w:rsid w:val="00AF7826"/>
    <w:rsid w:val="00AF7A2A"/>
    <w:rsid w:val="00B0592C"/>
    <w:rsid w:val="00B078A0"/>
    <w:rsid w:val="00B10032"/>
    <w:rsid w:val="00B10D42"/>
    <w:rsid w:val="00B13EAF"/>
    <w:rsid w:val="00B144B0"/>
    <w:rsid w:val="00B14758"/>
    <w:rsid w:val="00B153E2"/>
    <w:rsid w:val="00B157B8"/>
    <w:rsid w:val="00B20673"/>
    <w:rsid w:val="00B20ADD"/>
    <w:rsid w:val="00B22F14"/>
    <w:rsid w:val="00B23ED4"/>
    <w:rsid w:val="00B241E0"/>
    <w:rsid w:val="00B24E39"/>
    <w:rsid w:val="00B24ECD"/>
    <w:rsid w:val="00B27498"/>
    <w:rsid w:val="00B32C53"/>
    <w:rsid w:val="00B34758"/>
    <w:rsid w:val="00B351AC"/>
    <w:rsid w:val="00B35B0A"/>
    <w:rsid w:val="00B35FCF"/>
    <w:rsid w:val="00B3630C"/>
    <w:rsid w:val="00B364F4"/>
    <w:rsid w:val="00B40448"/>
    <w:rsid w:val="00B41D90"/>
    <w:rsid w:val="00B42777"/>
    <w:rsid w:val="00B42FB3"/>
    <w:rsid w:val="00B43904"/>
    <w:rsid w:val="00B43DA2"/>
    <w:rsid w:val="00B46B20"/>
    <w:rsid w:val="00B47A05"/>
    <w:rsid w:val="00B50B6B"/>
    <w:rsid w:val="00B50DD3"/>
    <w:rsid w:val="00B517BA"/>
    <w:rsid w:val="00B525A1"/>
    <w:rsid w:val="00B52689"/>
    <w:rsid w:val="00B56880"/>
    <w:rsid w:val="00B62EB3"/>
    <w:rsid w:val="00B65350"/>
    <w:rsid w:val="00B71C4E"/>
    <w:rsid w:val="00B73A1A"/>
    <w:rsid w:val="00B73F3E"/>
    <w:rsid w:val="00B7575B"/>
    <w:rsid w:val="00B7794A"/>
    <w:rsid w:val="00B819CD"/>
    <w:rsid w:val="00B81C56"/>
    <w:rsid w:val="00B82DEF"/>
    <w:rsid w:val="00B83A9D"/>
    <w:rsid w:val="00B8572F"/>
    <w:rsid w:val="00B90B9B"/>
    <w:rsid w:val="00B92284"/>
    <w:rsid w:val="00B927F0"/>
    <w:rsid w:val="00B93818"/>
    <w:rsid w:val="00B93821"/>
    <w:rsid w:val="00B93A0D"/>
    <w:rsid w:val="00B940BB"/>
    <w:rsid w:val="00B94FED"/>
    <w:rsid w:val="00B9513B"/>
    <w:rsid w:val="00B9576C"/>
    <w:rsid w:val="00BA0514"/>
    <w:rsid w:val="00BA38A9"/>
    <w:rsid w:val="00BA3ABD"/>
    <w:rsid w:val="00BA4668"/>
    <w:rsid w:val="00BA55AF"/>
    <w:rsid w:val="00BA5EC5"/>
    <w:rsid w:val="00BA5FCE"/>
    <w:rsid w:val="00BA7E95"/>
    <w:rsid w:val="00BB04BB"/>
    <w:rsid w:val="00BB0FB3"/>
    <w:rsid w:val="00BB169C"/>
    <w:rsid w:val="00BB1D89"/>
    <w:rsid w:val="00BB28BF"/>
    <w:rsid w:val="00BB296D"/>
    <w:rsid w:val="00BB2D7D"/>
    <w:rsid w:val="00BB2EC8"/>
    <w:rsid w:val="00BB4BF5"/>
    <w:rsid w:val="00BB4D70"/>
    <w:rsid w:val="00BB5504"/>
    <w:rsid w:val="00BB56D3"/>
    <w:rsid w:val="00BB5B9E"/>
    <w:rsid w:val="00BB77E3"/>
    <w:rsid w:val="00BC020F"/>
    <w:rsid w:val="00BC0DD0"/>
    <w:rsid w:val="00BC1B91"/>
    <w:rsid w:val="00BC3C5B"/>
    <w:rsid w:val="00BC3F2A"/>
    <w:rsid w:val="00BC683F"/>
    <w:rsid w:val="00BC6CFA"/>
    <w:rsid w:val="00BC76EA"/>
    <w:rsid w:val="00BD0E0C"/>
    <w:rsid w:val="00BD0FF1"/>
    <w:rsid w:val="00BD10DF"/>
    <w:rsid w:val="00BD13A2"/>
    <w:rsid w:val="00BD2BCB"/>
    <w:rsid w:val="00BD3860"/>
    <w:rsid w:val="00BD4086"/>
    <w:rsid w:val="00BD4B89"/>
    <w:rsid w:val="00BD4C42"/>
    <w:rsid w:val="00BD5BED"/>
    <w:rsid w:val="00BD649C"/>
    <w:rsid w:val="00BD788B"/>
    <w:rsid w:val="00BE1829"/>
    <w:rsid w:val="00BE27BA"/>
    <w:rsid w:val="00BE47A3"/>
    <w:rsid w:val="00BE563E"/>
    <w:rsid w:val="00BE5F52"/>
    <w:rsid w:val="00BE6169"/>
    <w:rsid w:val="00BE6ADC"/>
    <w:rsid w:val="00BE6D28"/>
    <w:rsid w:val="00BF048B"/>
    <w:rsid w:val="00BF1A3C"/>
    <w:rsid w:val="00BF1B36"/>
    <w:rsid w:val="00C00635"/>
    <w:rsid w:val="00C00F18"/>
    <w:rsid w:val="00C019DF"/>
    <w:rsid w:val="00C01B78"/>
    <w:rsid w:val="00C01EB3"/>
    <w:rsid w:val="00C03587"/>
    <w:rsid w:val="00C04154"/>
    <w:rsid w:val="00C04CEC"/>
    <w:rsid w:val="00C054A2"/>
    <w:rsid w:val="00C06988"/>
    <w:rsid w:val="00C073A5"/>
    <w:rsid w:val="00C073D3"/>
    <w:rsid w:val="00C07676"/>
    <w:rsid w:val="00C1057E"/>
    <w:rsid w:val="00C10ECE"/>
    <w:rsid w:val="00C11F3C"/>
    <w:rsid w:val="00C12208"/>
    <w:rsid w:val="00C12759"/>
    <w:rsid w:val="00C12DA5"/>
    <w:rsid w:val="00C133BC"/>
    <w:rsid w:val="00C145EB"/>
    <w:rsid w:val="00C1683B"/>
    <w:rsid w:val="00C16B40"/>
    <w:rsid w:val="00C176A0"/>
    <w:rsid w:val="00C177F0"/>
    <w:rsid w:val="00C17B31"/>
    <w:rsid w:val="00C21A0C"/>
    <w:rsid w:val="00C227B8"/>
    <w:rsid w:val="00C22A06"/>
    <w:rsid w:val="00C2418E"/>
    <w:rsid w:val="00C24195"/>
    <w:rsid w:val="00C25465"/>
    <w:rsid w:val="00C25DBB"/>
    <w:rsid w:val="00C265AB"/>
    <w:rsid w:val="00C31B33"/>
    <w:rsid w:val="00C32E9D"/>
    <w:rsid w:val="00C335CC"/>
    <w:rsid w:val="00C34FA8"/>
    <w:rsid w:val="00C35C19"/>
    <w:rsid w:val="00C40808"/>
    <w:rsid w:val="00C442F6"/>
    <w:rsid w:val="00C4686A"/>
    <w:rsid w:val="00C46975"/>
    <w:rsid w:val="00C47F19"/>
    <w:rsid w:val="00C5143C"/>
    <w:rsid w:val="00C526BB"/>
    <w:rsid w:val="00C56516"/>
    <w:rsid w:val="00C56911"/>
    <w:rsid w:val="00C57100"/>
    <w:rsid w:val="00C60046"/>
    <w:rsid w:val="00C60647"/>
    <w:rsid w:val="00C608CE"/>
    <w:rsid w:val="00C62ED1"/>
    <w:rsid w:val="00C653DA"/>
    <w:rsid w:val="00C664C8"/>
    <w:rsid w:val="00C6694E"/>
    <w:rsid w:val="00C70AA2"/>
    <w:rsid w:val="00C71D26"/>
    <w:rsid w:val="00C73096"/>
    <w:rsid w:val="00C73A3F"/>
    <w:rsid w:val="00C75037"/>
    <w:rsid w:val="00C752C3"/>
    <w:rsid w:val="00C75B63"/>
    <w:rsid w:val="00C76DE4"/>
    <w:rsid w:val="00C771D1"/>
    <w:rsid w:val="00C772C4"/>
    <w:rsid w:val="00C843F0"/>
    <w:rsid w:val="00C865BE"/>
    <w:rsid w:val="00C86873"/>
    <w:rsid w:val="00C87CBD"/>
    <w:rsid w:val="00C91EDF"/>
    <w:rsid w:val="00C9237E"/>
    <w:rsid w:val="00C93543"/>
    <w:rsid w:val="00C945FA"/>
    <w:rsid w:val="00C96887"/>
    <w:rsid w:val="00CA1A57"/>
    <w:rsid w:val="00CA1C87"/>
    <w:rsid w:val="00CA3F07"/>
    <w:rsid w:val="00CA5CA6"/>
    <w:rsid w:val="00CA6376"/>
    <w:rsid w:val="00CA7D8E"/>
    <w:rsid w:val="00CA7DEA"/>
    <w:rsid w:val="00CB15A1"/>
    <w:rsid w:val="00CB2AE2"/>
    <w:rsid w:val="00CB3943"/>
    <w:rsid w:val="00CB4380"/>
    <w:rsid w:val="00CC0935"/>
    <w:rsid w:val="00CC0CB3"/>
    <w:rsid w:val="00CC2444"/>
    <w:rsid w:val="00CC487F"/>
    <w:rsid w:val="00CC5758"/>
    <w:rsid w:val="00CC7E7F"/>
    <w:rsid w:val="00CD0A97"/>
    <w:rsid w:val="00CD1DA3"/>
    <w:rsid w:val="00CD2703"/>
    <w:rsid w:val="00CD3E89"/>
    <w:rsid w:val="00CD5847"/>
    <w:rsid w:val="00CD691E"/>
    <w:rsid w:val="00CD72D6"/>
    <w:rsid w:val="00CE0950"/>
    <w:rsid w:val="00CE1525"/>
    <w:rsid w:val="00CE4E65"/>
    <w:rsid w:val="00CE5620"/>
    <w:rsid w:val="00CE5DC0"/>
    <w:rsid w:val="00CE5EFD"/>
    <w:rsid w:val="00CE690D"/>
    <w:rsid w:val="00CE7B19"/>
    <w:rsid w:val="00CE7EC3"/>
    <w:rsid w:val="00CF04A8"/>
    <w:rsid w:val="00CF0894"/>
    <w:rsid w:val="00CF0B1E"/>
    <w:rsid w:val="00CF1288"/>
    <w:rsid w:val="00CF1A81"/>
    <w:rsid w:val="00CF3EE4"/>
    <w:rsid w:val="00CF4018"/>
    <w:rsid w:val="00CF4EB4"/>
    <w:rsid w:val="00CF5AEF"/>
    <w:rsid w:val="00CF5BC0"/>
    <w:rsid w:val="00D009D1"/>
    <w:rsid w:val="00D01789"/>
    <w:rsid w:val="00D018A7"/>
    <w:rsid w:val="00D018D5"/>
    <w:rsid w:val="00D0555F"/>
    <w:rsid w:val="00D064A5"/>
    <w:rsid w:val="00D0689B"/>
    <w:rsid w:val="00D06D8E"/>
    <w:rsid w:val="00D07229"/>
    <w:rsid w:val="00D1008D"/>
    <w:rsid w:val="00D103F4"/>
    <w:rsid w:val="00D15CAE"/>
    <w:rsid w:val="00D2151D"/>
    <w:rsid w:val="00D2259B"/>
    <w:rsid w:val="00D242C9"/>
    <w:rsid w:val="00D245C5"/>
    <w:rsid w:val="00D25E71"/>
    <w:rsid w:val="00D30654"/>
    <w:rsid w:val="00D33A3A"/>
    <w:rsid w:val="00D344A8"/>
    <w:rsid w:val="00D36F25"/>
    <w:rsid w:val="00D40375"/>
    <w:rsid w:val="00D41E30"/>
    <w:rsid w:val="00D420CB"/>
    <w:rsid w:val="00D44CA8"/>
    <w:rsid w:val="00D45367"/>
    <w:rsid w:val="00D46139"/>
    <w:rsid w:val="00D465D9"/>
    <w:rsid w:val="00D46645"/>
    <w:rsid w:val="00D46A69"/>
    <w:rsid w:val="00D474F5"/>
    <w:rsid w:val="00D51DA3"/>
    <w:rsid w:val="00D52787"/>
    <w:rsid w:val="00D54508"/>
    <w:rsid w:val="00D56D00"/>
    <w:rsid w:val="00D57D84"/>
    <w:rsid w:val="00D57F00"/>
    <w:rsid w:val="00D612F8"/>
    <w:rsid w:val="00D614C1"/>
    <w:rsid w:val="00D62116"/>
    <w:rsid w:val="00D667F6"/>
    <w:rsid w:val="00D67790"/>
    <w:rsid w:val="00D7086C"/>
    <w:rsid w:val="00D71317"/>
    <w:rsid w:val="00D71AD3"/>
    <w:rsid w:val="00D725C8"/>
    <w:rsid w:val="00D72EF4"/>
    <w:rsid w:val="00D73D2C"/>
    <w:rsid w:val="00D73D98"/>
    <w:rsid w:val="00D75A19"/>
    <w:rsid w:val="00D75AB0"/>
    <w:rsid w:val="00D80B7E"/>
    <w:rsid w:val="00D80E27"/>
    <w:rsid w:val="00D812BB"/>
    <w:rsid w:val="00D82E58"/>
    <w:rsid w:val="00D83328"/>
    <w:rsid w:val="00D834D1"/>
    <w:rsid w:val="00D84789"/>
    <w:rsid w:val="00D84ACA"/>
    <w:rsid w:val="00D859DE"/>
    <w:rsid w:val="00D8678A"/>
    <w:rsid w:val="00D86AD1"/>
    <w:rsid w:val="00D87620"/>
    <w:rsid w:val="00D901A5"/>
    <w:rsid w:val="00D9074D"/>
    <w:rsid w:val="00D917A0"/>
    <w:rsid w:val="00D93908"/>
    <w:rsid w:val="00D94ACE"/>
    <w:rsid w:val="00D9531E"/>
    <w:rsid w:val="00D977D1"/>
    <w:rsid w:val="00DA14A2"/>
    <w:rsid w:val="00DA1CBE"/>
    <w:rsid w:val="00DA4014"/>
    <w:rsid w:val="00DA4D75"/>
    <w:rsid w:val="00DA7F49"/>
    <w:rsid w:val="00DB1DAA"/>
    <w:rsid w:val="00DB4C02"/>
    <w:rsid w:val="00DB533B"/>
    <w:rsid w:val="00DB57A2"/>
    <w:rsid w:val="00DB5956"/>
    <w:rsid w:val="00DB5E5C"/>
    <w:rsid w:val="00DC1B0E"/>
    <w:rsid w:val="00DC23B2"/>
    <w:rsid w:val="00DC36C9"/>
    <w:rsid w:val="00DC721C"/>
    <w:rsid w:val="00DD05AA"/>
    <w:rsid w:val="00DD1ED1"/>
    <w:rsid w:val="00DD45FE"/>
    <w:rsid w:val="00DD4BBA"/>
    <w:rsid w:val="00DD6D5D"/>
    <w:rsid w:val="00DE10C1"/>
    <w:rsid w:val="00DE1BD0"/>
    <w:rsid w:val="00DE400F"/>
    <w:rsid w:val="00DE5808"/>
    <w:rsid w:val="00DE5D35"/>
    <w:rsid w:val="00DE5D55"/>
    <w:rsid w:val="00DE6024"/>
    <w:rsid w:val="00DF2950"/>
    <w:rsid w:val="00DF4183"/>
    <w:rsid w:val="00DF54E7"/>
    <w:rsid w:val="00DF589C"/>
    <w:rsid w:val="00DF5CB0"/>
    <w:rsid w:val="00DF636D"/>
    <w:rsid w:val="00DF7C9B"/>
    <w:rsid w:val="00E00015"/>
    <w:rsid w:val="00E007D1"/>
    <w:rsid w:val="00E00AE7"/>
    <w:rsid w:val="00E02CFF"/>
    <w:rsid w:val="00E04335"/>
    <w:rsid w:val="00E109C4"/>
    <w:rsid w:val="00E14CB8"/>
    <w:rsid w:val="00E1687A"/>
    <w:rsid w:val="00E16C20"/>
    <w:rsid w:val="00E17447"/>
    <w:rsid w:val="00E1774D"/>
    <w:rsid w:val="00E17763"/>
    <w:rsid w:val="00E216DF"/>
    <w:rsid w:val="00E24AF4"/>
    <w:rsid w:val="00E24E18"/>
    <w:rsid w:val="00E26AA7"/>
    <w:rsid w:val="00E2772C"/>
    <w:rsid w:val="00E31E3A"/>
    <w:rsid w:val="00E328B1"/>
    <w:rsid w:val="00E32F0C"/>
    <w:rsid w:val="00E3511E"/>
    <w:rsid w:val="00E36496"/>
    <w:rsid w:val="00E42F3A"/>
    <w:rsid w:val="00E50E6D"/>
    <w:rsid w:val="00E51AE8"/>
    <w:rsid w:val="00E525BC"/>
    <w:rsid w:val="00E526D9"/>
    <w:rsid w:val="00E52C27"/>
    <w:rsid w:val="00E53736"/>
    <w:rsid w:val="00E54084"/>
    <w:rsid w:val="00E55BD3"/>
    <w:rsid w:val="00E56797"/>
    <w:rsid w:val="00E56F24"/>
    <w:rsid w:val="00E578E0"/>
    <w:rsid w:val="00E57BF6"/>
    <w:rsid w:val="00E57E54"/>
    <w:rsid w:val="00E60525"/>
    <w:rsid w:val="00E61139"/>
    <w:rsid w:val="00E611A8"/>
    <w:rsid w:val="00E61BC6"/>
    <w:rsid w:val="00E62FB2"/>
    <w:rsid w:val="00E63C22"/>
    <w:rsid w:val="00E6601D"/>
    <w:rsid w:val="00E66A7C"/>
    <w:rsid w:val="00E67428"/>
    <w:rsid w:val="00E70E96"/>
    <w:rsid w:val="00E72019"/>
    <w:rsid w:val="00E7531F"/>
    <w:rsid w:val="00E769BE"/>
    <w:rsid w:val="00E81614"/>
    <w:rsid w:val="00E82AFD"/>
    <w:rsid w:val="00E82B61"/>
    <w:rsid w:val="00E83309"/>
    <w:rsid w:val="00E843FA"/>
    <w:rsid w:val="00E8453D"/>
    <w:rsid w:val="00E87BDB"/>
    <w:rsid w:val="00E90E1C"/>
    <w:rsid w:val="00E91179"/>
    <w:rsid w:val="00E9188A"/>
    <w:rsid w:val="00E91F5C"/>
    <w:rsid w:val="00E929AE"/>
    <w:rsid w:val="00E92B8A"/>
    <w:rsid w:val="00E93230"/>
    <w:rsid w:val="00E94CE1"/>
    <w:rsid w:val="00E9541A"/>
    <w:rsid w:val="00E954ED"/>
    <w:rsid w:val="00EA1427"/>
    <w:rsid w:val="00EA1717"/>
    <w:rsid w:val="00EA2CFA"/>
    <w:rsid w:val="00EA39C0"/>
    <w:rsid w:val="00EA42A3"/>
    <w:rsid w:val="00EA42F4"/>
    <w:rsid w:val="00EA4FC8"/>
    <w:rsid w:val="00EA640E"/>
    <w:rsid w:val="00EA6507"/>
    <w:rsid w:val="00EA66DF"/>
    <w:rsid w:val="00EA71A4"/>
    <w:rsid w:val="00EB1381"/>
    <w:rsid w:val="00EB4A83"/>
    <w:rsid w:val="00EB5AD9"/>
    <w:rsid w:val="00EB76C1"/>
    <w:rsid w:val="00EC1AA9"/>
    <w:rsid w:val="00EC5246"/>
    <w:rsid w:val="00EC6B35"/>
    <w:rsid w:val="00EC7608"/>
    <w:rsid w:val="00EC7CE9"/>
    <w:rsid w:val="00ED015A"/>
    <w:rsid w:val="00ED07A2"/>
    <w:rsid w:val="00ED16A4"/>
    <w:rsid w:val="00ED16C3"/>
    <w:rsid w:val="00ED175C"/>
    <w:rsid w:val="00ED1EBD"/>
    <w:rsid w:val="00ED29CF"/>
    <w:rsid w:val="00ED383F"/>
    <w:rsid w:val="00ED4BE1"/>
    <w:rsid w:val="00ED4EBA"/>
    <w:rsid w:val="00ED6457"/>
    <w:rsid w:val="00ED65BE"/>
    <w:rsid w:val="00ED723F"/>
    <w:rsid w:val="00EE011C"/>
    <w:rsid w:val="00EE0DC1"/>
    <w:rsid w:val="00EE2745"/>
    <w:rsid w:val="00EE2B91"/>
    <w:rsid w:val="00EE5248"/>
    <w:rsid w:val="00EE6D74"/>
    <w:rsid w:val="00EE736D"/>
    <w:rsid w:val="00EF1113"/>
    <w:rsid w:val="00EF2298"/>
    <w:rsid w:val="00EF3E27"/>
    <w:rsid w:val="00EF52C7"/>
    <w:rsid w:val="00EF5CE3"/>
    <w:rsid w:val="00F003BB"/>
    <w:rsid w:val="00F003C4"/>
    <w:rsid w:val="00F01301"/>
    <w:rsid w:val="00F01A5A"/>
    <w:rsid w:val="00F02005"/>
    <w:rsid w:val="00F03783"/>
    <w:rsid w:val="00F042D4"/>
    <w:rsid w:val="00F049E1"/>
    <w:rsid w:val="00F05768"/>
    <w:rsid w:val="00F06E5B"/>
    <w:rsid w:val="00F1164F"/>
    <w:rsid w:val="00F12B36"/>
    <w:rsid w:val="00F134BF"/>
    <w:rsid w:val="00F13FE9"/>
    <w:rsid w:val="00F142AA"/>
    <w:rsid w:val="00F162DF"/>
    <w:rsid w:val="00F16BAF"/>
    <w:rsid w:val="00F17161"/>
    <w:rsid w:val="00F20303"/>
    <w:rsid w:val="00F2056A"/>
    <w:rsid w:val="00F22C5A"/>
    <w:rsid w:val="00F231D1"/>
    <w:rsid w:val="00F23FF6"/>
    <w:rsid w:val="00F25413"/>
    <w:rsid w:val="00F26021"/>
    <w:rsid w:val="00F2609C"/>
    <w:rsid w:val="00F26C33"/>
    <w:rsid w:val="00F27467"/>
    <w:rsid w:val="00F30335"/>
    <w:rsid w:val="00F32CF8"/>
    <w:rsid w:val="00F32F62"/>
    <w:rsid w:val="00F33B39"/>
    <w:rsid w:val="00F33C46"/>
    <w:rsid w:val="00F342DE"/>
    <w:rsid w:val="00F347D1"/>
    <w:rsid w:val="00F34B8D"/>
    <w:rsid w:val="00F34C3C"/>
    <w:rsid w:val="00F351EE"/>
    <w:rsid w:val="00F36B4F"/>
    <w:rsid w:val="00F3765D"/>
    <w:rsid w:val="00F41BA2"/>
    <w:rsid w:val="00F448D7"/>
    <w:rsid w:val="00F4511C"/>
    <w:rsid w:val="00F47942"/>
    <w:rsid w:val="00F47E4F"/>
    <w:rsid w:val="00F50A1E"/>
    <w:rsid w:val="00F519BC"/>
    <w:rsid w:val="00F52313"/>
    <w:rsid w:val="00F52F6D"/>
    <w:rsid w:val="00F54664"/>
    <w:rsid w:val="00F55944"/>
    <w:rsid w:val="00F56CC2"/>
    <w:rsid w:val="00F57DFF"/>
    <w:rsid w:val="00F6350E"/>
    <w:rsid w:val="00F63E02"/>
    <w:rsid w:val="00F66F48"/>
    <w:rsid w:val="00F676EF"/>
    <w:rsid w:val="00F71073"/>
    <w:rsid w:val="00F7181F"/>
    <w:rsid w:val="00F718A4"/>
    <w:rsid w:val="00F72CDF"/>
    <w:rsid w:val="00F7388E"/>
    <w:rsid w:val="00F73A9F"/>
    <w:rsid w:val="00F7688E"/>
    <w:rsid w:val="00F7741F"/>
    <w:rsid w:val="00F77A87"/>
    <w:rsid w:val="00F829EC"/>
    <w:rsid w:val="00F84523"/>
    <w:rsid w:val="00F84CD4"/>
    <w:rsid w:val="00F865CE"/>
    <w:rsid w:val="00F86F74"/>
    <w:rsid w:val="00F9011E"/>
    <w:rsid w:val="00F90431"/>
    <w:rsid w:val="00F90F53"/>
    <w:rsid w:val="00F928F9"/>
    <w:rsid w:val="00F92935"/>
    <w:rsid w:val="00F9314E"/>
    <w:rsid w:val="00F9328E"/>
    <w:rsid w:val="00F95ADF"/>
    <w:rsid w:val="00F97B57"/>
    <w:rsid w:val="00FA0579"/>
    <w:rsid w:val="00FA20B8"/>
    <w:rsid w:val="00FA403D"/>
    <w:rsid w:val="00FA405C"/>
    <w:rsid w:val="00FA4373"/>
    <w:rsid w:val="00FA5AFA"/>
    <w:rsid w:val="00FA6B95"/>
    <w:rsid w:val="00FA7911"/>
    <w:rsid w:val="00FB2A36"/>
    <w:rsid w:val="00FB379E"/>
    <w:rsid w:val="00FB4C05"/>
    <w:rsid w:val="00FC13D2"/>
    <w:rsid w:val="00FC21E2"/>
    <w:rsid w:val="00FC43F8"/>
    <w:rsid w:val="00FC6D45"/>
    <w:rsid w:val="00FC75BD"/>
    <w:rsid w:val="00FC782A"/>
    <w:rsid w:val="00FC7967"/>
    <w:rsid w:val="00FD05DF"/>
    <w:rsid w:val="00FD0E25"/>
    <w:rsid w:val="00FD4161"/>
    <w:rsid w:val="00FD6B07"/>
    <w:rsid w:val="00FD7051"/>
    <w:rsid w:val="00FD709A"/>
    <w:rsid w:val="00FD7E1A"/>
    <w:rsid w:val="00FE0B42"/>
    <w:rsid w:val="00FE1232"/>
    <w:rsid w:val="00FE25BE"/>
    <w:rsid w:val="00FE2F99"/>
    <w:rsid w:val="00FE3C3E"/>
    <w:rsid w:val="00FE7409"/>
    <w:rsid w:val="00FF17E5"/>
    <w:rsid w:val="00FF2696"/>
    <w:rsid w:val="00FF3E24"/>
    <w:rsid w:val="00FF4289"/>
    <w:rsid w:val="00FF5BCA"/>
    <w:rsid w:val="00FF6CAB"/>
    <w:rsid w:val="00FF7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5">
      <o:colormru v:ext="edit" colors="#d8a6da"/>
    </o:shapedefaults>
    <o:shapelayout v:ext="edit">
      <o:idmap v:ext="edit" data="1"/>
    </o:shapelayout>
  </w:shapeDefaults>
  <w:decimalSymbol w:val=","/>
  <w:listSeparator w:val=";"/>
  <w14:docId w14:val="0130C256"/>
  <w15:docId w15:val="{6D74EAA6-636A-4E26-BDF3-4DF575853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F7B46"/>
    <w:rPr>
      <w:rFonts w:ascii="Arial" w:hAnsi="Arial" w:cs="Arial"/>
      <w:noProof/>
    </w:rPr>
  </w:style>
  <w:style w:type="paragraph" w:styleId="Heading1">
    <w:name w:val="heading 1"/>
    <w:basedOn w:val="Normal"/>
    <w:next w:val="Normal"/>
    <w:link w:val="Heading1Char"/>
    <w:qFormat/>
    <w:rsid w:val="005F7B46"/>
    <w:pPr>
      <w:keepNext/>
      <w:outlineLvl w:val="0"/>
    </w:pPr>
    <w:rPr>
      <w:sz w:val="24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08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732F9"/>
    <w:pPr>
      <w:keepNext/>
      <w:spacing w:before="240" w:after="60"/>
      <w:outlineLvl w:val="2"/>
    </w:pPr>
    <w:rPr>
      <w:rFonts w:ascii="Cambria" w:hAnsi="Cambria" w:cs="Times New Roman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732F9"/>
    <w:pPr>
      <w:keepNext/>
      <w:spacing w:before="240" w:after="60"/>
      <w:outlineLvl w:val="3"/>
    </w:pPr>
    <w:rPr>
      <w:rFonts w:ascii="Calibri" w:hAnsi="Calibri" w:cs="Times New Roman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2069E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90BCB"/>
    <w:pPr>
      <w:spacing w:before="240" w:after="60"/>
      <w:outlineLvl w:val="5"/>
    </w:pPr>
    <w:rPr>
      <w:rFonts w:ascii="Calibri" w:hAnsi="Calibri" w:cs="Times New Roman"/>
      <w:b/>
      <w:bCs/>
      <w:sz w:val="22"/>
      <w:szCs w:val="2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50296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5F7B46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5F7B46"/>
    <w:pPr>
      <w:tabs>
        <w:tab w:val="center" w:pos="4320"/>
        <w:tab w:val="right" w:pos="8640"/>
      </w:tabs>
    </w:pPr>
  </w:style>
  <w:style w:type="character" w:styleId="Hyperlink">
    <w:name w:val="Hyperlink"/>
    <w:basedOn w:val="DefaultParagraphFont"/>
    <w:rsid w:val="005F7B46"/>
    <w:rPr>
      <w:color w:val="0000FF"/>
      <w:u w:val="single"/>
    </w:rPr>
  </w:style>
  <w:style w:type="paragraph" w:styleId="BalloonText">
    <w:name w:val="Balloon Text"/>
    <w:basedOn w:val="Normal"/>
    <w:semiHidden/>
    <w:rsid w:val="005F7B46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rsid w:val="005F7B46"/>
    <w:pPr>
      <w:jc w:val="center"/>
    </w:pPr>
    <w:rPr>
      <w:b/>
      <w:noProof w:val="0"/>
      <w:sz w:val="24"/>
      <w:lang w:val="sr-Cyrl-CS"/>
    </w:rPr>
  </w:style>
  <w:style w:type="character" w:customStyle="1" w:styleId="Heading1Char">
    <w:name w:val="Heading 1 Char"/>
    <w:basedOn w:val="DefaultParagraphFont"/>
    <w:link w:val="Heading1"/>
    <w:rsid w:val="00C653DA"/>
    <w:rPr>
      <w:rFonts w:ascii="Arial" w:hAnsi="Arial" w:cs="Arial"/>
      <w:noProof/>
      <w:sz w:val="24"/>
      <w:lang w:val="en-US" w:eastAsia="en-US"/>
    </w:rPr>
  </w:style>
  <w:style w:type="character" w:customStyle="1" w:styleId="Heading3Char">
    <w:name w:val="Heading 3 Char"/>
    <w:basedOn w:val="DefaultParagraphFont"/>
    <w:link w:val="Heading3"/>
    <w:uiPriority w:val="9"/>
    <w:rsid w:val="003732F9"/>
    <w:rPr>
      <w:rFonts w:ascii="Cambria" w:eastAsia="Times New Roman" w:hAnsi="Cambria" w:cs="Times New Roman"/>
      <w:b/>
      <w:bCs/>
      <w:noProof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732F9"/>
    <w:rPr>
      <w:rFonts w:ascii="Calibri" w:eastAsia="Times New Roman" w:hAnsi="Calibri" w:cs="Times New Roman"/>
      <w:b/>
      <w:bCs/>
      <w:noProof/>
      <w:sz w:val="28"/>
      <w:szCs w:val="28"/>
    </w:rPr>
  </w:style>
  <w:style w:type="paragraph" w:styleId="ListParagraph">
    <w:name w:val="List Paragraph"/>
    <w:aliases w:val="Liste 1,List Paragraph1"/>
    <w:basedOn w:val="Normal"/>
    <w:link w:val="ListParagraphChar"/>
    <w:uiPriority w:val="34"/>
    <w:unhideWhenUsed/>
    <w:qFormat/>
    <w:rsid w:val="00790BCB"/>
    <w:pPr>
      <w:ind w:left="720"/>
    </w:pPr>
    <w:rPr>
      <w:rFonts w:ascii="Calibri" w:eastAsia="Calibri" w:hAnsi="Calibri" w:cs="Times New Roman"/>
      <w:noProof w:val="0"/>
      <w:sz w:val="22"/>
      <w:szCs w:val="22"/>
    </w:rPr>
  </w:style>
  <w:style w:type="character" w:customStyle="1" w:styleId="ListParagraphChar">
    <w:name w:val="List Paragraph Char"/>
    <w:aliases w:val="Liste 1 Char,List Paragraph1 Char"/>
    <w:link w:val="ListParagraph"/>
    <w:uiPriority w:val="34"/>
    <w:rsid w:val="00790BCB"/>
    <w:rPr>
      <w:rFonts w:ascii="Calibri" w:eastAsia="Calibri" w:hAnsi="Calibri"/>
      <w:sz w:val="22"/>
      <w:szCs w:val="22"/>
    </w:rPr>
  </w:style>
  <w:style w:type="paragraph" w:customStyle="1" w:styleId="4PGR">
    <w:name w:val="4 PGR"/>
    <w:basedOn w:val="Heading6"/>
    <w:qFormat/>
    <w:rsid w:val="00790BCB"/>
    <w:pPr>
      <w:keepNext/>
      <w:spacing w:before="0" w:after="0"/>
      <w:jc w:val="both"/>
    </w:pPr>
    <w:rPr>
      <w:b w:val="0"/>
      <w:caps/>
      <w:noProof w:val="0"/>
      <w:color w:val="002060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90BCB"/>
    <w:rPr>
      <w:rFonts w:ascii="Calibri" w:eastAsia="Times New Roman" w:hAnsi="Calibri" w:cs="Times New Roman"/>
      <w:b/>
      <w:bCs/>
      <w:noProof/>
      <w:sz w:val="22"/>
      <w:szCs w:val="22"/>
    </w:rPr>
  </w:style>
  <w:style w:type="table" w:customStyle="1" w:styleId="GridTable1Light1">
    <w:name w:val="Grid Table 1 Light1"/>
    <w:basedOn w:val="TableNormal"/>
    <w:uiPriority w:val="46"/>
    <w:locked/>
    <w:rsid w:val="00187427"/>
    <w:rPr>
      <w:rFonts w:ascii="Calibri" w:hAnsi="Calibri"/>
      <w:sz w:val="22"/>
      <w:szCs w:val="22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NoSpacing">
    <w:name w:val="No Spacing"/>
    <w:link w:val="NoSpacingChar"/>
    <w:uiPriority w:val="1"/>
    <w:qFormat/>
    <w:rsid w:val="00686FE9"/>
    <w:rPr>
      <w:rFonts w:ascii="Arial" w:hAnsi="Arial"/>
      <w:sz w:val="24"/>
      <w:szCs w:val="22"/>
    </w:rPr>
  </w:style>
  <w:style w:type="character" w:customStyle="1" w:styleId="NoSpacingChar">
    <w:name w:val="No Spacing Char"/>
    <w:link w:val="NoSpacing"/>
    <w:uiPriority w:val="1"/>
    <w:qFormat/>
    <w:rsid w:val="00686FE9"/>
    <w:rPr>
      <w:rFonts w:ascii="Arial" w:hAnsi="Arial"/>
      <w:sz w:val="24"/>
      <w:szCs w:val="22"/>
      <w:lang w:bidi="ar-SA"/>
    </w:rPr>
  </w:style>
  <w:style w:type="character" w:customStyle="1" w:styleId="HeaderChar">
    <w:name w:val="Header Char"/>
    <w:basedOn w:val="DefaultParagraphFont"/>
    <w:link w:val="Header"/>
    <w:uiPriority w:val="99"/>
    <w:rsid w:val="00A85825"/>
    <w:rPr>
      <w:rFonts w:ascii="Arial" w:hAnsi="Arial" w:cs="Arial"/>
      <w:noProof/>
    </w:rPr>
  </w:style>
  <w:style w:type="paragraph" w:customStyle="1" w:styleId="Normal1">
    <w:name w:val="Normal1"/>
    <w:rsid w:val="00FA6B95"/>
    <w:pPr>
      <w:jc w:val="both"/>
    </w:pPr>
    <w:rPr>
      <w:rFonts w:ascii="Tahoma" w:eastAsia="Tahoma" w:hAnsi="Tahoma" w:cs="Tahoma"/>
      <w:sz w:val="22"/>
      <w:szCs w:val="22"/>
    </w:rPr>
  </w:style>
  <w:style w:type="character" w:customStyle="1" w:styleId="Heading8Char">
    <w:name w:val="Heading 8 Char"/>
    <w:basedOn w:val="DefaultParagraphFont"/>
    <w:link w:val="Heading8"/>
    <w:rsid w:val="00750296"/>
    <w:rPr>
      <w:rFonts w:asciiTheme="majorHAnsi" w:eastAsiaTheme="majorEastAsia" w:hAnsiTheme="majorHAnsi" w:cstheme="majorBidi"/>
      <w:noProof/>
      <w:color w:val="272727" w:themeColor="text1" w:themeTint="D8"/>
      <w:sz w:val="21"/>
      <w:szCs w:val="21"/>
    </w:rPr>
  </w:style>
  <w:style w:type="paragraph" w:customStyle="1" w:styleId="Default">
    <w:name w:val="Default"/>
    <w:rsid w:val="00F03783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083"/>
    <w:rPr>
      <w:rFonts w:asciiTheme="majorHAnsi" w:eastAsiaTheme="majorEastAsia" w:hAnsiTheme="majorHAnsi" w:cstheme="majorBidi"/>
      <w:noProof/>
      <w:color w:val="365F91" w:themeColor="accent1" w:themeShade="BF"/>
      <w:sz w:val="26"/>
      <w:szCs w:val="26"/>
    </w:rPr>
  </w:style>
  <w:style w:type="character" w:customStyle="1" w:styleId="NormalItalicChar">
    <w:name w:val="Normal Italic Char"/>
    <w:link w:val="NormalItalic"/>
    <w:locked/>
    <w:rsid w:val="00EE0DC1"/>
    <w:rPr>
      <w:rFonts w:ascii="Tahoma" w:hAnsi="Tahoma" w:cs="Tahoma"/>
      <w:i/>
      <w:sz w:val="22"/>
      <w:szCs w:val="22"/>
      <w:lang w:val="sr-Cyrl-CS" w:eastAsia="x-none"/>
    </w:rPr>
  </w:style>
  <w:style w:type="paragraph" w:customStyle="1" w:styleId="NormalItalic">
    <w:name w:val="Normal Italic"/>
    <w:basedOn w:val="Normal"/>
    <w:link w:val="NormalItalicChar"/>
    <w:qFormat/>
    <w:rsid w:val="00EE0DC1"/>
    <w:pPr>
      <w:tabs>
        <w:tab w:val="left" w:pos="567"/>
        <w:tab w:val="left" w:pos="680"/>
        <w:tab w:val="left" w:pos="5580"/>
      </w:tabs>
      <w:jc w:val="both"/>
    </w:pPr>
    <w:rPr>
      <w:rFonts w:ascii="Tahoma" w:hAnsi="Tahoma" w:cs="Tahoma"/>
      <w:i/>
      <w:noProof w:val="0"/>
      <w:sz w:val="22"/>
      <w:szCs w:val="22"/>
      <w:lang w:val="sr-Cyrl-CS" w:eastAsia="x-none"/>
    </w:rPr>
  </w:style>
  <w:style w:type="character" w:customStyle="1" w:styleId="NormalBulletedChar">
    <w:name w:val="Normal Bulleted Char"/>
    <w:link w:val="NormalBulleted"/>
    <w:locked/>
    <w:rsid w:val="00EE0DC1"/>
    <w:rPr>
      <w:rFonts w:ascii="Tahoma" w:hAnsi="Tahoma" w:cs="Tahoma"/>
      <w:sz w:val="22"/>
      <w:szCs w:val="22"/>
      <w:lang w:val="x-none" w:eastAsia="x-none"/>
    </w:rPr>
  </w:style>
  <w:style w:type="paragraph" w:customStyle="1" w:styleId="NormalBulleted">
    <w:name w:val="Normal Bulleted"/>
    <w:basedOn w:val="Normal"/>
    <w:link w:val="NormalBulletedChar"/>
    <w:qFormat/>
    <w:rsid w:val="00EE0DC1"/>
    <w:pPr>
      <w:jc w:val="both"/>
    </w:pPr>
    <w:rPr>
      <w:rFonts w:ascii="Tahoma" w:hAnsi="Tahoma" w:cs="Tahoma"/>
      <w:noProof w:val="0"/>
      <w:sz w:val="22"/>
      <w:szCs w:val="22"/>
      <w:lang w:val="x-none" w:eastAsia="x-none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F7741F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F7741F"/>
    <w:rPr>
      <w:rFonts w:ascii="Arial" w:hAnsi="Arial" w:cs="Arial"/>
      <w:noProof/>
    </w:rPr>
  </w:style>
  <w:style w:type="paragraph" w:styleId="ListBullet2">
    <w:name w:val="List Bullet 2"/>
    <w:basedOn w:val="Normal"/>
    <w:autoRedefine/>
    <w:rsid w:val="00F9314E"/>
    <w:pPr>
      <w:numPr>
        <w:numId w:val="13"/>
      </w:numPr>
      <w:jc w:val="both"/>
    </w:pPr>
    <w:rPr>
      <w:rFonts w:ascii="Tahoma" w:hAnsi="Tahoma" w:cs="Tahoma"/>
      <w:noProof w:val="0"/>
      <w:sz w:val="22"/>
      <w:szCs w:val="22"/>
    </w:rPr>
  </w:style>
  <w:style w:type="character" w:styleId="Emphasis">
    <w:name w:val="Emphasis"/>
    <w:uiPriority w:val="20"/>
    <w:qFormat/>
    <w:rsid w:val="00AA71AB"/>
    <w:rPr>
      <w:b/>
      <w:bCs/>
      <w:i w:val="0"/>
      <w:iCs w:val="0"/>
    </w:rPr>
  </w:style>
  <w:style w:type="character" w:customStyle="1" w:styleId="NormalUpit">
    <w:name w:val="Normal Upit"/>
    <w:qFormat/>
    <w:rsid w:val="00952778"/>
    <w:rPr>
      <w:rFonts w:ascii="Tahoma" w:hAnsi="Tahoma"/>
      <w:i/>
      <w:caps w:val="0"/>
      <w:smallCaps w:val="0"/>
      <w:strike w:val="0"/>
      <w:dstrike w:val="0"/>
      <w:outline w:val="0"/>
      <w:shadow w:val="0"/>
      <w:emboss w:val="0"/>
      <w:imprint w:val="0"/>
      <w:vanish w:val="0"/>
      <w:sz w:val="22"/>
      <w:szCs w:val="22"/>
      <w:bdr w:val="none" w:sz="0" w:space="0" w:color="auto"/>
      <w:shd w:val="clear" w:color="auto" w:fill="E6E6E6"/>
      <w:vertAlign w:val="baseline"/>
      <w:lang w:val="sr-Cyrl-CS" w:eastAsia="x-none"/>
    </w:rPr>
  </w:style>
  <w:style w:type="paragraph" w:styleId="List2">
    <w:name w:val="List 2"/>
    <w:basedOn w:val="Normal"/>
    <w:link w:val="List2Char"/>
    <w:rsid w:val="006F53E5"/>
    <w:pPr>
      <w:ind w:left="720" w:hanging="360"/>
      <w:jc w:val="both"/>
    </w:pPr>
    <w:rPr>
      <w:rFonts w:ascii="Tahoma" w:hAnsi="Tahoma" w:cs="Times New Roman"/>
      <w:noProof w:val="0"/>
      <w:sz w:val="22"/>
      <w:szCs w:val="22"/>
      <w:lang w:val="x-none" w:eastAsia="x-none"/>
    </w:rPr>
  </w:style>
  <w:style w:type="character" w:customStyle="1" w:styleId="List2Char">
    <w:name w:val="List 2 Char"/>
    <w:link w:val="List2"/>
    <w:rsid w:val="006F53E5"/>
    <w:rPr>
      <w:rFonts w:ascii="Tahoma" w:hAnsi="Tahoma"/>
      <w:sz w:val="22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2069E"/>
    <w:rPr>
      <w:rFonts w:asciiTheme="majorHAnsi" w:eastAsiaTheme="majorEastAsia" w:hAnsiTheme="majorHAnsi" w:cstheme="majorBidi"/>
      <w:noProof/>
      <w:color w:val="365F91" w:themeColor="accent1" w:themeShade="BF"/>
    </w:rPr>
  </w:style>
  <w:style w:type="character" w:customStyle="1" w:styleId="fontstyle01">
    <w:name w:val="fontstyle01"/>
    <w:basedOn w:val="DefaultParagraphFont"/>
    <w:rsid w:val="008D6B12"/>
    <w:rPr>
      <w:rFonts w:ascii="Tahoma" w:hAnsi="Tahoma" w:cs="Tahoma" w:hint="default"/>
      <w:b w:val="0"/>
      <w:bCs w:val="0"/>
      <w:i w:val="0"/>
      <w:iCs w:val="0"/>
      <w:color w:val="000000"/>
      <w:sz w:val="20"/>
      <w:szCs w:val="20"/>
    </w:rPr>
  </w:style>
  <w:style w:type="paragraph" w:styleId="NormalWeb">
    <w:name w:val="Normal (Web)"/>
    <w:basedOn w:val="Normal"/>
    <w:uiPriority w:val="99"/>
    <w:semiHidden/>
    <w:unhideWhenUsed/>
    <w:rsid w:val="00A9336A"/>
    <w:pPr>
      <w:spacing w:before="100" w:beforeAutospacing="1" w:after="100" w:afterAutospacing="1"/>
    </w:pPr>
    <w:rPr>
      <w:rFonts w:ascii="Times New Roman" w:hAnsi="Times New Roman" w:cs="Times New Roman"/>
      <w:noProof w:val="0"/>
      <w:sz w:val="24"/>
      <w:szCs w:val="24"/>
      <w:lang w:val="sr-Latn-RS" w:eastAsia="sr-Latn-R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305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9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87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25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2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3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1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5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25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9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6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06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5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88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76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19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03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7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99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06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83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66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0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9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28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4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37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5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9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45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3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8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00%20MN%20GROUP\MN%20GROUP%20memorandum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D8B6196-1DF7-4AC6-80D9-D24B6CF224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MN GROUP memorandum</Template>
  <TotalTime>354</TotalTime>
  <Pages>17</Pages>
  <Words>3878</Words>
  <Characters>24462</Characters>
  <Application>Microsoft Office Word</Application>
  <DocSecurity>0</DocSecurity>
  <Lines>203</Lines>
  <Paragraphs>56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Секретаријат за урбанизам и</vt:lpstr>
    </vt:vector>
  </TitlesOfParts>
  <Company>None</Company>
  <LinksUpToDate>false</LinksUpToDate>
  <CharactersWithSpaces>28284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Секретаријат за урбанизам и</dc:title>
  <dc:creator>MN group</dc:creator>
  <cp:lastModifiedBy>Nada</cp:lastModifiedBy>
  <cp:revision>7</cp:revision>
  <cp:lastPrinted>2021-08-03T10:44:00Z</cp:lastPrinted>
  <dcterms:created xsi:type="dcterms:W3CDTF">2022-10-25T16:15:00Z</dcterms:created>
  <dcterms:modified xsi:type="dcterms:W3CDTF">2022-10-26T15:35:00Z</dcterms:modified>
</cp:coreProperties>
</file>